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2B09" w:rsidRDefault="00712B09" w:rsidP="00712B09">
      <w:r w:rsidRPr="00EE03D3">
        <w:t>#</w:t>
      </w:r>
      <w:r>
        <w:t>e</w:t>
      </w:r>
      <w:r w:rsidRPr="00EE03D3">
        <w:t xml:space="preserve"> ,: /</w:t>
      </w:r>
      <w:proofErr w:type="spellStart"/>
      <w:r w:rsidRPr="00EE03D3">
        <w:t>ate;t</w:t>
      </w:r>
      <w:proofErr w:type="spellEnd"/>
      <w:r w:rsidRPr="00EE03D3">
        <w:t xml:space="preserve"> is true ( ? figure8</w:t>
      </w:r>
      <w:r>
        <w:t xml:space="preserve">      #c</w:t>
      </w:r>
    </w:p>
    <w:p w:rsidR="00712B09" w:rsidRDefault="0013067B" w:rsidP="00712B09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280" type="#_x0000_t75" style="position:absolute;margin-left:36pt;margin-top:28.8pt;width:206.65pt;height:100.35pt;z-index:-251657216;mso-position-horizontal-relative:text;mso-position-vertical-relative:text">
            <v:imagedata r:id="rId5" o:title=""/>
          </v:shape>
          <o:OLEObject Type="Embed" ProgID="CorelDraw.Graphic.18" ShapeID="_x0000_s1280" DrawAspect="Content" ObjectID="_1832735719" r:id="rId6"/>
        </w:object>
      </w:r>
      <w:r w:rsidR="00712B09">
        <w:t xml:space="preserve">  </w:t>
      </w:r>
    </w:p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>
      <w:r>
        <w:t xml:space="preserve">  </w:t>
      </w:r>
      <w:r w:rsidRPr="00EE03D3">
        <w:t xml:space="preserve">,a ,x 3ta9s </w:t>
      </w:r>
      <w:proofErr w:type="spellStart"/>
      <w:r w:rsidRPr="00EE03D3">
        <w:t>bo</w:t>
      </w:r>
      <w:proofErr w:type="spellEnd"/>
      <w:r w:rsidRPr="00EE03D3">
        <w:t>? p&gt;</w:t>
      </w:r>
      <w:proofErr w:type="spellStart"/>
      <w:r w:rsidRPr="00EE03D3">
        <w:t>allel</w:t>
      </w:r>
      <w:proofErr w:type="spellEnd"/>
      <w:r w:rsidRPr="00EE03D3">
        <w:t xml:space="preserve"> &amp; p]p5dicul&gt; </w:t>
      </w:r>
      <w:r>
        <w:t xml:space="preserve"> </w:t>
      </w:r>
    </w:p>
    <w:p w:rsidR="00712B09" w:rsidRPr="006A69E9" w:rsidRDefault="00712B09" w:rsidP="00712B09">
      <w:pPr>
        <w:rPr>
          <w:lang w:val="es-US"/>
        </w:rPr>
      </w:pPr>
      <w:r>
        <w:t xml:space="preserve">    </w:t>
      </w:r>
      <w:r w:rsidRPr="006A69E9">
        <w:rPr>
          <w:lang w:val="es-US"/>
        </w:rPr>
        <w:t>l9e seg;ts4</w:t>
      </w:r>
    </w:p>
    <w:p w:rsidR="00712B09" w:rsidRPr="006A69E9" w:rsidRDefault="00712B09" w:rsidP="00712B09">
      <w:pPr>
        <w:rPr>
          <w:lang w:val="es-US"/>
        </w:rPr>
      </w:pPr>
      <w:r w:rsidRPr="006A69E9">
        <w:rPr>
          <w:lang w:val="es-US"/>
        </w:rPr>
        <w:t xml:space="preserve">  ;,b ,x 3ta9s p&gt;</w:t>
      </w:r>
      <w:proofErr w:type="spellStart"/>
      <w:r w:rsidRPr="006A69E9">
        <w:rPr>
          <w:lang w:val="es-US"/>
        </w:rPr>
        <w:t>allel</w:t>
      </w:r>
      <w:proofErr w:type="spellEnd"/>
      <w:r w:rsidRPr="006A69E9">
        <w:rPr>
          <w:lang w:val="es-US"/>
        </w:rPr>
        <w:t xml:space="preserve"> l9e </w:t>
      </w:r>
      <w:proofErr w:type="spellStart"/>
      <w:r w:rsidRPr="006A69E9">
        <w:rPr>
          <w:lang w:val="es-US"/>
        </w:rPr>
        <w:t>seg;ts</w:t>
      </w:r>
      <w:proofErr w:type="spellEnd"/>
      <w:r w:rsidRPr="006A69E9">
        <w:rPr>
          <w:lang w:val="es-US"/>
        </w:rPr>
        <w:t xml:space="preserve"> b no</w:t>
      </w:r>
    </w:p>
    <w:p w:rsidR="00712B09" w:rsidRPr="006A69E9" w:rsidRDefault="00712B09" w:rsidP="00712B09">
      <w:pPr>
        <w:rPr>
          <w:lang w:val="es-US"/>
        </w:rPr>
      </w:pPr>
      <w:r w:rsidRPr="006A69E9">
        <w:rPr>
          <w:lang w:val="es-US"/>
        </w:rPr>
        <w:t xml:space="preserve">    p]p5dicul&gt; l9e seg;ts4</w:t>
      </w:r>
    </w:p>
    <w:p w:rsidR="00712B09" w:rsidRPr="006A69E9" w:rsidRDefault="00712B09" w:rsidP="00712B09">
      <w:pPr>
        <w:rPr>
          <w:lang w:val="es-US"/>
        </w:rPr>
      </w:pPr>
      <w:r w:rsidRPr="006A69E9">
        <w:rPr>
          <w:lang w:val="es-US"/>
        </w:rPr>
        <w:t xml:space="preserve">  ;,c ,x 3ta9s p]p5dicul&gt; l9e </w:t>
      </w:r>
      <w:proofErr w:type="spellStart"/>
      <w:r w:rsidRPr="006A69E9">
        <w:rPr>
          <w:lang w:val="es-US"/>
        </w:rPr>
        <w:t>seg;ts</w:t>
      </w:r>
      <w:proofErr w:type="spellEnd"/>
      <w:r w:rsidRPr="006A69E9">
        <w:rPr>
          <w:lang w:val="es-US"/>
        </w:rPr>
        <w:t xml:space="preserve"> b </w:t>
      </w:r>
    </w:p>
    <w:p w:rsidR="00712B09" w:rsidRPr="006A69E9" w:rsidRDefault="00712B09" w:rsidP="00712B09">
      <w:pPr>
        <w:rPr>
          <w:lang w:val="es-US"/>
        </w:rPr>
      </w:pPr>
      <w:r w:rsidRPr="006A69E9">
        <w:rPr>
          <w:lang w:val="es-US"/>
        </w:rPr>
        <w:t xml:space="preserve">    No p&gt;</w:t>
      </w:r>
      <w:proofErr w:type="spellStart"/>
      <w:r w:rsidRPr="006A69E9">
        <w:rPr>
          <w:lang w:val="es-US"/>
        </w:rPr>
        <w:t>allel</w:t>
      </w:r>
      <w:proofErr w:type="spellEnd"/>
      <w:r w:rsidRPr="006A69E9">
        <w:rPr>
          <w:lang w:val="es-US"/>
        </w:rPr>
        <w:t xml:space="preserve"> l9e seg;ts4</w:t>
      </w:r>
    </w:p>
    <w:p w:rsidR="00712B09" w:rsidRDefault="00712B09" w:rsidP="00712B09">
      <w:r w:rsidRPr="006A69E9">
        <w:rPr>
          <w:lang w:val="es-US"/>
        </w:rPr>
        <w:t xml:space="preserve">  </w:t>
      </w:r>
      <w:r w:rsidRPr="00EE03D3">
        <w:t xml:space="preserve">;,d ,x 3ta9s </w:t>
      </w:r>
      <w:proofErr w:type="spellStart"/>
      <w:r w:rsidRPr="00EE03D3">
        <w:t>nei</w:t>
      </w:r>
      <w:proofErr w:type="spellEnd"/>
      <w:r w:rsidRPr="00EE03D3">
        <w:t xml:space="preserve"> p&gt;</w:t>
      </w:r>
      <w:proofErr w:type="spellStart"/>
      <w:r w:rsidRPr="00EE03D3">
        <w:t>allel</w:t>
      </w:r>
      <w:proofErr w:type="spellEnd"/>
      <w:r w:rsidRPr="00EE03D3">
        <w:t xml:space="preserve"> nor </w:t>
      </w:r>
    </w:p>
    <w:p w:rsidR="00712B09" w:rsidRPr="00C85512" w:rsidRDefault="00712B09" w:rsidP="00712B09">
      <w:pPr>
        <w:rPr>
          <w:lang w:val="es-US"/>
        </w:rPr>
      </w:pPr>
      <w:r>
        <w:t xml:space="preserve">    </w:t>
      </w:r>
      <w:r w:rsidRPr="00C85512">
        <w:rPr>
          <w:lang w:val="es-US"/>
        </w:rPr>
        <w:t xml:space="preserve">p]p5dicul&gt; l9e seg;ts4      </w:t>
      </w:r>
    </w:p>
    <w:p w:rsidR="00712B09" w:rsidRPr="00C85512" w:rsidRDefault="00712B09" w:rsidP="00712B09">
      <w:pPr>
        <w:rPr>
          <w:lang w:val="es-US"/>
        </w:rPr>
      </w:pPr>
    </w:p>
    <w:p w:rsidR="00712B09" w:rsidRPr="00C85512" w:rsidRDefault="00712B09" w:rsidP="00712B09">
      <w:pPr>
        <w:rPr>
          <w:lang w:val="es-US"/>
        </w:rPr>
      </w:pPr>
    </w:p>
    <w:p w:rsidR="00712B09" w:rsidRPr="00C85512" w:rsidRDefault="00712B09" w:rsidP="00712B09">
      <w:pPr>
        <w:rPr>
          <w:lang w:val="es-US"/>
        </w:rPr>
      </w:pPr>
    </w:p>
    <w:p w:rsidR="00712B09" w:rsidRPr="00C85512" w:rsidRDefault="00712B09" w:rsidP="00712B09">
      <w:pPr>
        <w:rPr>
          <w:lang w:val="es-US"/>
        </w:rPr>
      </w:pPr>
    </w:p>
    <w:p w:rsidR="00712B09" w:rsidRPr="00C85512" w:rsidRDefault="00712B09" w:rsidP="00712B09">
      <w:pPr>
        <w:rPr>
          <w:lang w:val="es-US"/>
        </w:rPr>
      </w:pPr>
    </w:p>
    <w:p w:rsidR="00712B09" w:rsidRPr="00C85512" w:rsidRDefault="00712B09" w:rsidP="00712B09">
      <w:pPr>
        <w:rPr>
          <w:lang w:val="es-US"/>
        </w:rPr>
      </w:pPr>
    </w:p>
    <w:p w:rsidR="00712B09" w:rsidRPr="00C85512" w:rsidRDefault="00712B09" w:rsidP="00712B09">
      <w:pPr>
        <w:rPr>
          <w:lang w:val="es-US"/>
        </w:rPr>
      </w:pPr>
    </w:p>
    <w:p w:rsidR="00712B09" w:rsidRPr="00C85512" w:rsidRDefault="00712B09" w:rsidP="00712B09">
      <w:pPr>
        <w:rPr>
          <w:lang w:val="es-US"/>
        </w:rPr>
      </w:pPr>
    </w:p>
    <w:p w:rsidR="00712B09" w:rsidRPr="00C85512" w:rsidRDefault="00712B09" w:rsidP="00712B09">
      <w:pPr>
        <w:rPr>
          <w:lang w:val="es-US"/>
        </w:rPr>
      </w:pPr>
    </w:p>
    <w:p w:rsidR="00712B09" w:rsidRPr="00C85512" w:rsidRDefault="00712B09" w:rsidP="00712B09">
      <w:pPr>
        <w:rPr>
          <w:lang w:val="es-US"/>
        </w:rPr>
      </w:pPr>
      <w:r w:rsidRPr="00C85512">
        <w:rPr>
          <w:lang w:val="es-US"/>
        </w:rPr>
        <w:t xml:space="preserve">                                      #d </w:t>
      </w:r>
      <w:r w:rsidRPr="00C85512">
        <w:rPr>
          <w:lang w:val="es-US"/>
        </w:rPr>
        <w:br w:type="page"/>
      </w:r>
    </w:p>
    <w:p w:rsidR="00712B09" w:rsidRDefault="00712B09" w:rsidP="00712B09">
      <w:r>
        <w:lastRenderedPageBreak/>
        <w:t xml:space="preserve">#f ,:at </w:t>
      </w:r>
      <w:proofErr w:type="spellStart"/>
      <w:r>
        <w:t>frac;n</w:t>
      </w:r>
      <w:proofErr w:type="spellEnd"/>
      <w:r>
        <w:t xml:space="preserve"> ( ? rectangle is      </w:t>
      </w:r>
      <w:proofErr w:type="spellStart"/>
      <w:r>
        <w:t>a#c</w:t>
      </w:r>
      <w:proofErr w:type="spellEnd"/>
      <w:r>
        <w:t xml:space="preserve"> </w:t>
      </w:r>
      <w:r w:rsidRPr="00157DB6">
        <w:t xml:space="preserve"> </w:t>
      </w:r>
    </w:p>
    <w:p w:rsidR="00712B09" w:rsidRDefault="00712B09" w:rsidP="00712B09">
      <w:r>
        <w:t xml:space="preserve">    %ad$8                      </w:t>
      </w:r>
    </w:p>
    <w:p w:rsidR="00712B09" w:rsidRDefault="00712B09" w:rsidP="00712B09">
      <w:r>
        <w:t xml:space="preserve">      </w:t>
      </w:r>
      <w:r w:rsidRPr="002C36CE">
        <w:t>@.&lt;,texture 9dicates %ad$ &gt;ea4@.&gt;</w:t>
      </w:r>
      <w:r>
        <w:t xml:space="preserve">  </w:t>
      </w:r>
    </w:p>
    <w:p w:rsidR="00712B09" w:rsidRDefault="0013067B" w:rsidP="00712B09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>
          <v:shape id="_x0000_s1300" type="#_x0000_t75" style="position:absolute;margin-left:36pt;margin-top:28.8pt;width:174.1pt;height:88.55pt;z-index:-251636736;mso-position-horizontal-relative:text;mso-position-vertical-relative:text">
            <v:imagedata r:id="rId7" o:title=""/>
          </v:shape>
          <o:OLEObject Type="Embed" ProgID="CorelDraw.Graphic.18" ShapeID="_x0000_s1300" DrawAspect="Content" ObjectID="_1832735720" r:id="rId8"/>
        </w:object>
      </w:r>
    </w:p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Pr="00C85512" w:rsidRDefault="00712B09" w:rsidP="00712B09">
      <w:pPr>
        <w:rPr>
          <w:lang w:val="es-US"/>
        </w:rPr>
      </w:pPr>
      <w:r>
        <w:t xml:space="preserve">  </w:t>
      </w:r>
      <w:r w:rsidRPr="00C85512">
        <w:rPr>
          <w:lang w:val="es-US"/>
        </w:rPr>
        <w:t>,a #c/ab</w:t>
      </w:r>
    </w:p>
    <w:p w:rsidR="00712B09" w:rsidRPr="00C85512" w:rsidRDefault="00712B09" w:rsidP="00712B09">
      <w:pPr>
        <w:rPr>
          <w:lang w:val="es-US"/>
        </w:rPr>
      </w:pPr>
      <w:r w:rsidRPr="00C85512">
        <w:rPr>
          <w:lang w:val="es-US"/>
        </w:rPr>
        <w:t xml:space="preserve">  ;,b #d/h</w:t>
      </w:r>
    </w:p>
    <w:p w:rsidR="00712B09" w:rsidRPr="00C85512" w:rsidRDefault="00712B09" w:rsidP="00712B09">
      <w:pPr>
        <w:rPr>
          <w:lang w:val="es-US"/>
        </w:rPr>
      </w:pPr>
      <w:r w:rsidRPr="00C85512">
        <w:rPr>
          <w:lang w:val="es-US"/>
        </w:rPr>
        <w:t xml:space="preserve">  ;,c #d/F</w:t>
      </w:r>
    </w:p>
    <w:p w:rsidR="00712B09" w:rsidRPr="00C85512" w:rsidRDefault="00712B09" w:rsidP="00712B09">
      <w:pPr>
        <w:rPr>
          <w:lang w:val="es-US"/>
        </w:rPr>
      </w:pPr>
      <w:r w:rsidRPr="00C85512">
        <w:rPr>
          <w:lang w:val="es-US"/>
        </w:rPr>
        <w:t xml:space="preserve">  ;,d #c/d</w:t>
      </w:r>
    </w:p>
    <w:p w:rsidR="00712B09" w:rsidRPr="00C85512" w:rsidRDefault="00712B09" w:rsidP="00712B09">
      <w:pPr>
        <w:rPr>
          <w:lang w:val="es-US"/>
        </w:rPr>
      </w:pPr>
    </w:p>
    <w:p w:rsidR="00712B09" w:rsidRPr="00C85512" w:rsidRDefault="00712B09" w:rsidP="00712B09">
      <w:pPr>
        <w:rPr>
          <w:lang w:val="es-US"/>
        </w:rPr>
      </w:pPr>
    </w:p>
    <w:p w:rsidR="00712B09" w:rsidRPr="00C85512" w:rsidRDefault="00712B09" w:rsidP="00712B09">
      <w:pPr>
        <w:rPr>
          <w:lang w:val="es-US"/>
        </w:rPr>
      </w:pPr>
    </w:p>
    <w:p w:rsidR="00712B09" w:rsidRPr="00C85512" w:rsidRDefault="00712B09" w:rsidP="00712B09">
      <w:pPr>
        <w:rPr>
          <w:lang w:val="es-US"/>
        </w:rPr>
      </w:pPr>
    </w:p>
    <w:p w:rsidR="00712B09" w:rsidRPr="00C85512" w:rsidRDefault="00712B09" w:rsidP="00712B09">
      <w:pPr>
        <w:rPr>
          <w:lang w:val="es-US"/>
        </w:rPr>
      </w:pPr>
    </w:p>
    <w:p w:rsidR="00712B09" w:rsidRPr="00C85512" w:rsidRDefault="00712B09" w:rsidP="00712B09">
      <w:pPr>
        <w:rPr>
          <w:lang w:val="es-US"/>
        </w:rPr>
      </w:pPr>
    </w:p>
    <w:p w:rsidR="00712B09" w:rsidRPr="00C85512" w:rsidRDefault="00712B09" w:rsidP="00712B09">
      <w:pPr>
        <w:rPr>
          <w:lang w:val="es-US"/>
        </w:rPr>
      </w:pPr>
    </w:p>
    <w:p w:rsidR="00712B09" w:rsidRPr="00C85512" w:rsidRDefault="00712B09" w:rsidP="00712B09">
      <w:pPr>
        <w:rPr>
          <w:lang w:val="es-US"/>
        </w:rPr>
      </w:pPr>
    </w:p>
    <w:p w:rsidR="00712B09" w:rsidRPr="00C85512" w:rsidRDefault="00712B09" w:rsidP="00712B09">
      <w:pPr>
        <w:rPr>
          <w:lang w:val="es-US"/>
        </w:rPr>
      </w:pPr>
    </w:p>
    <w:p w:rsidR="00712B09" w:rsidRPr="00C85512" w:rsidRDefault="00712B09" w:rsidP="00712B09">
      <w:pPr>
        <w:rPr>
          <w:lang w:val="es-US"/>
        </w:rPr>
      </w:pPr>
    </w:p>
    <w:p w:rsidR="00712B09" w:rsidRPr="00C85512" w:rsidRDefault="00712B09" w:rsidP="00712B09">
      <w:pPr>
        <w:rPr>
          <w:lang w:val="es-US"/>
        </w:rPr>
      </w:pPr>
    </w:p>
    <w:p w:rsidR="00712B09" w:rsidRPr="00C85512" w:rsidRDefault="00712B09" w:rsidP="00712B09">
      <w:pPr>
        <w:rPr>
          <w:lang w:val="es-US"/>
        </w:rPr>
      </w:pPr>
    </w:p>
    <w:p w:rsidR="00712B09" w:rsidRPr="00C85512" w:rsidRDefault="00712B09" w:rsidP="00712B09">
      <w:pPr>
        <w:rPr>
          <w:lang w:val="es-US"/>
        </w:rPr>
      </w:pPr>
      <w:r w:rsidRPr="00C85512">
        <w:rPr>
          <w:lang w:val="es-US"/>
        </w:rPr>
        <w:t xml:space="preserve">                                      #e</w:t>
      </w:r>
    </w:p>
    <w:p w:rsidR="00712B09" w:rsidRDefault="0013067B" w:rsidP="00712B09">
      <w:r>
        <w:rPr>
          <w:noProof/>
        </w:rPr>
        <w:object w:dxaOrig="1440" w:dyaOrig="1440">
          <v:shape id="_x0000_s1301" type="#_x0000_t75" style="position:absolute;margin-left:36pt;margin-top:115.2pt;width:557.3pt;height:170.3pt;z-index:-251635712;mso-position-horizontal-relative:text;mso-position-vertical-relative:text">
            <v:imagedata r:id="rId9" o:title=""/>
          </v:shape>
          <o:OLEObject Type="Embed" ProgID="CorelDraw.Graphic.18" ShapeID="_x0000_s1301" DrawAspect="Content" ObjectID="_1832735721" r:id="rId10"/>
        </w:object>
      </w:r>
      <w:r w:rsidR="00712B09" w:rsidRPr="00C85512">
        <w:br w:type="page"/>
      </w:r>
      <w:r w:rsidR="00712B09" w:rsidRPr="003D5963">
        <w:lastRenderedPageBreak/>
        <w:t>#ab ,? l9e plot %[s ! numb] ( h\</w:t>
      </w:r>
      <w:proofErr w:type="spellStart"/>
      <w:r w:rsidR="00712B09" w:rsidRPr="003D5963">
        <w:t>rs</w:t>
      </w:r>
      <w:proofErr w:type="spellEnd"/>
      <w:r w:rsidR="00712B09" w:rsidRPr="003D5963">
        <w:t xml:space="preserve"> </w:t>
      </w:r>
      <w:r w:rsidR="00712B09">
        <w:t xml:space="preserve">  </w:t>
      </w:r>
      <w:proofErr w:type="spellStart"/>
      <w:r w:rsidR="00712B09">
        <w:t>a#F</w:t>
      </w:r>
      <w:proofErr w:type="spellEnd"/>
    </w:p>
    <w:p w:rsidR="00712B09" w:rsidRDefault="00712B09" w:rsidP="00712B09">
      <w:r w:rsidRPr="003D5963">
        <w:t xml:space="preserve"> </w:t>
      </w:r>
      <w:r>
        <w:t xml:space="preserve">  </w:t>
      </w:r>
      <w:r w:rsidRPr="003D5963">
        <w:t xml:space="preserve">a gr\p ( piano /ud5ts </w:t>
      </w:r>
      <w:proofErr w:type="spellStart"/>
      <w:r w:rsidRPr="003D5963">
        <w:t>practic</w:t>
      </w:r>
      <w:proofErr w:type="spellEnd"/>
      <w:r w:rsidRPr="003D5963">
        <w:t>$ la/</w:t>
      </w:r>
    </w:p>
    <w:p w:rsidR="00712B09" w:rsidRDefault="00712B09" w:rsidP="00712B09">
      <w:r>
        <w:t xml:space="preserve">  </w:t>
      </w:r>
      <w:r w:rsidRPr="003D5963">
        <w:t xml:space="preserve"> week4</w:t>
      </w:r>
      <w:r>
        <w:t xml:space="preserve">                     </w:t>
      </w:r>
    </w:p>
    <w:p w:rsidR="00712B09" w:rsidRDefault="00712B09" w:rsidP="00712B09">
      <w:pPr>
        <w:tabs>
          <w:tab w:val="left" w:pos="2020"/>
        </w:tabs>
      </w:pPr>
      <w:r>
        <w:t xml:space="preserve">      </w:t>
      </w:r>
      <w:r w:rsidRPr="009A4746">
        <w:t>@.&lt;,full cell</w:t>
      </w:r>
      <w:r w:rsidR="00B12EF1">
        <w:t>s</w:t>
      </w:r>
      <w:r w:rsidRPr="009A4746">
        <w:t xml:space="preserve"> </w:t>
      </w:r>
      <w:r w:rsidR="00B12EF1" w:rsidRPr="00B12EF1">
        <w:t>&gt;e</w:t>
      </w:r>
      <w:r>
        <w:t xml:space="preserve"> </w:t>
      </w:r>
      <w:r w:rsidRPr="009A4746">
        <w:t xml:space="preserve">us$ to repres5t </w:t>
      </w:r>
      <w:r w:rsidR="00B12EF1" w:rsidRPr="00B12EF1">
        <w:t>;x's</w:t>
      </w:r>
      <w:r w:rsidRPr="009A4746">
        <w:t xml:space="preserve"> 9 pr9t4@.&gt;</w:t>
      </w:r>
      <w:r>
        <w:tab/>
      </w:r>
    </w:p>
    <w:p w:rsidR="00712B09" w:rsidRDefault="0013067B" w:rsidP="00712B09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>
          <v:shape id="_x0000_s1297" type="#_x0000_t75" style="position:absolute;margin-left:0;margin-top:24.7pt;width:582.5pt;height:206.9pt;z-index:-251639808;mso-position-horizontal-relative:text;mso-position-vertical-relative:text">
            <v:imagedata r:id="rId11" o:title=""/>
          </v:shape>
          <o:OLEObject Type="Embed" ProgID="CorelDraw.Graphic.18" ShapeID="_x0000_s1297" DrawAspect="Content" ObjectID="_1832735722" r:id="rId12"/>
        </w:object>
      </w:r>
    </w:p>
    <w:p w:rsidR="00712B09" w:rsidRDefault="00712B09" w:rsidP="00712B09">
      <w:r>
        <w:t xml:space="preserve"> </w:t>
      </w:r>
    </w:p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>
      <w:r>
        <w:t xml:space="preserve">  </w:t>
      </w:r>
    </w:p>
    <w:p w:rsidR="00712B09" w:rsidRDefault="00712B09" w:rsidP="00712B09">
      <w:r>
        <w:t xml:space="preserve">    </w:t>
      </w:r>
    </w:p>
    <w:p w:rsidR="00712B09" w:rsidRDefault="00712B09" w:rsidP="00712B09"/>
    <w:p w:rsidR="00712B09" w:rsidRDefault="00712B09" w:rsidP="00712B09"/>
    <w:p w:rsidR="00712B09" w:rsidRDefault="00712B09" w:rsidP="00712B09">
      <w:r>
        <w:t xml:space="preserve">    </w:t>
      </w:r>
      <w:r w:rsidRPr="00C25625">
        <w:t xml:space="preserve">,h[ _m /ud5ts </w:t>
      </w:r>
      <w:proofErr w:type="spellStart"/>
      <w:r w:rsidRPr="00C25625">
        <w:t>practic</w:t>
      </w:r>
      <w:proofErr w:type="spellEnd"/>
      <w:r w:rsidRPr="00C25625">
        <w:t xml:space="preserve">$ = #e or m </w:t>
      </w:r>
    </w:p>
    <w:p w:rsidR="00712B09" w:rsidRDefault="00712B09" w:rsidP="00712B09">
      <w:r>
        <w:t xml:space="preserve">    </w:t>
      </w:r>
      <w:r w:rsidRPr="00C25625">
        <w:t>h\</w:t>
      </w:r>
      <w:proofErr w:type="spellStart"/>
      <w:r w:rsidRPr="00C25625">
        <w:t>rs</w:t>
      </w:r>
      <w:proofErr w:type="spellEnd"/>
      <w:r>
        <w:t xml:space="preserve"> </w:t>
      </w:r>
      <w:r w:rsidRPr="00C25625">
        <w:t>la/ week8</w:t>
      </w:r>
    </w:p>
    <w:p w:rsidR="00712B09" w:rsidRDefault="00712B09" w:rsidP="00712B09">
      <w:r>
        <w:t xml:space="preserve">  </w:t>
      </w:r>
      <w:r w:rsidRPr="00C25625">
        <w:t>,a #ag</w:t>
      </w:r>
    </w:p>
    <w:p w:rsidR="00712B09" w:rsidRDefault="00712B09" w:rsidP="00712B09">
      <w:r>
        <w:t xml:space="preserve">  </w:t>
      </w:r>
      <w:r w:rsidRPr="00C25625">
        <w:t>;,b #ad</w:t>
      </w:r>
    </w:p>
    <w:p w:rsidR="00712B09" w:rsidRDefault="00712B09" w:rsidP="00712B09">
      <w:r>
        <w:t xml:space="preserve">  </w:t>
      </w:r>
      <w:r w:rsidRPr="00C25625">
        <w:t>;,c #aa</w:t>
      </w:r>
    </w:p>
    <w:p w:rsidR="00712B09" w:rsidRDefault="00712B09" w:rsidP="00712B09">
      <w:r>
        <w:t xml:space="preserve">  </w:t>
      </w:r>
      <w:r w:rsidRPr="00C25625">
        <w:t>;,d #c</w:t>
      </w:r>
    </w:p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>
      <w:r>
        <w:t xml:space="preserve">                                      #I </w:t>
      </w:r>
      <w:r>
        <w:br w:type="page"/>
      </w:r>
    </w:p>
    <w:p w:rsidR="00712B09" w:rsidRDefault="00712B09" w:rsidP="00712B09">
      <w:r w:rsidRPr="001B0559">
        <w:lastRenderedPageBreak/>
        <w:t>#</w:t>
      </w:r>
      <w:proofErr w:type="spellStart"/>
      <w:r w:rsidRPr="001B0559">
        <w:t>a</w:t>
      </w:r>
      <w:r>
        <w:t>F</w:t>
      </w:r>
      <w:proofErr w:type="spellEnd"/>
      <w:r w:rsidRPr="001B0559">
        <w:t xml:space="preserve"> ,b5 _h #ab p5cils1 z %[n4</w:t>
      </w:r>
      <w:r>
        <w:t xml:space="preserve">        </w:t>
      </w:r>
      <w:proofErr w:type="spellStart"/>
      <w:r>
        <w:t>A#h</w:t>
      </w:r>
      <w:proofErr w:type="spellEnd"/>
      <w:r>
        <w:t xml:space="preserve">   </w:t>
      </w:r>
    </w:p>
    <w:p w:rsidR="00712B09" w:rsidRDefault="0013067B" w:rsidP="00712B09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>
          <v:shape id="_x0000_s1293" type="#_x0000_t75" style="position:absolute;margin-left:36pt;margin-top:28.8pt;width:610.9pt;height:234.65pt;z-index:-251643904;mso-position-horizontal-relative:text;mso-position-vertical-relative:text">
            <v:imagedata r:id="rId13" o:title=""/>
          </v:shape>
          <o:OLEObject Type="Embed" ProgID="CorelDraw.Graphic.18" ShapeID="_x0000_s1293" DrawAspect="Content" ObjectID="_1832735723" r:id="rId14"/>
        </w:object>
      </w:r>
      <w:r w:rsidR="00712B09">
        <w:t xml:space="preserve">                                            </w:t>
      </w:r>
    </w:p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>
      <w:r>
        <w:t xml:space="preserve">    </w:t>
      </w:r>
      <w:r w:rsidRPr="001B0559">
        <w:t>,he kept #</w:t>
      </w:r>
      <w:proofErr w:type="spellStart"/>
      <w:r w:rsidRPr="001B0559">
        <w:t>i</w:t>
      </w:r>
      <w:proofErr w:type="spellEnd"/>
      <w:r w:rsidRPr="001B0559">
        <w:t xml:space="preserve"> ( ! p5cils &amp; gave #c to</w:t>
      </w:r>
    </w:p>
    <w:p w:rsidR="00712B09" w:rsidRDefault="00712B09" w:rsidP="00712B09">
      <w:r>
        <w:t xml:space="preserve">    </w:t>
      </w:r>
      <w:r w:rsidRPr="001B0559">
        <w:t>8</w:t>
      </w:r>
      <w:r>
        <w:t xml:space="preserve"> </w:t>
      </w:r>
      <w:r w:rsidRPr="001B0559">
        <w:t xml:space="preserve">fr4 ,:at </w:t>
      </w:r>
      <w:proofErr w:type="spellStart"/>
      <w:r w:rsidRPr="001B0559">
        <w:t>frac;n</w:t>
      </w:r>
      <w:proofErr w:type="spellEnd"/>
      <w:r w:rsidRPr="001B0559">
        <w:t xml:space="preserve"> ( ! p5cils did </w:t>
      </w:r>
      <w:r>
        <w:t xml:space="preserve">  </w:t>
      </w:r>
    </w:p>
    <w:p w:rsidR="00712B09" w:rsidRDefault="00712B09" w:rsidP="00712B09">
      <w:r>
        <w:t xml:space="preserve">    </w:t>
      </w:r>
      <w:r w:rsidRPr="001B0559">
        <w:t>,b5 give</w:t>
      </w:r>
      <w:r>
        <w:t xml:space="preserve"> </w:t>
      </w:r>
      <w:r w:rsidRPr="001B0559">
        <w:t>to 8 fr8</w:t>
      </w:r>
    </w:p>
    <w:p w:rsidR="00712B09" w:rsidRDefault="00712B09" w:rsidP="00712B09">
      <w:r>
        <w:t xml:space="preserve">  </w:t>
      </w:r>
      <w:r w:rsidRPr="001B0559">
        <w:t>,a #a/d</w:t>
      </w:r>
    </w:p>
    <w:p w:rsidR="00712B09" w:rsidRDefault="00712B09" w:rsidP="00712B09">
      <w:r>
        <w:t xml:space="preserve">  </w:t>
      </w:r>
      <w:r w:rsidRPr="001B0559">
        <w:t>;,b #a/c</w:t>
      </w:r>
    </w:p>
    <w:p w:rsidR="00712B09" w:rsidRDefault="00712B09" w:rsidP="00712B09">
      <w:r>
        <w:t xml:space="preserve">  </w:t>
      </w:r>
      <w:r w:rsidRPr="001B0559">
        <w:t>;,c #b/c</w:t>
      </w:r>
    </w:p>
    <w:p w:rsidR="00712B09" w:rsidRDefault="00712B09" w:rsidP="00712B09">
      <w:r>
        <w:t xml:space="preserve">  </w:t>
      </w:r>
      <w:r w:rsidRPr="001B0559">
        <w:t>;,d #c/d</w:t>
      </w:r>
    </w:p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>
      <w:r>
        <w:t xml:space="preserve">                                     #</w:t>
      </w:r>
      <w:proofErr w:type="spellStart"/>
      <w:r>
        <w:t>aB</w:t>
      </w:r>
      <w:proofErr w:type="spellEnd"/>
      <w:r>
        <w:t xml:space="preserve">  </w:t>
      </w:r>
    </w:p>
    <w:p w:rsidR="00712B09" w:rsidRDefault="00712B09" w:rsidP="00712B09">
      <w:r w:rsidRPr="007B02F1">
        <w:lastRenderedPageBreak/>
        <w:t>#</w:t>
      </w:r>
      <w:r>
        <w:t>AI</w:t>
      </w:r>
      <w:r w:rsidRPr="007B02F1">
        <w:t xml:space="preserve"> ,: </w:t>
      </w:r>
      <w:proofErr w:type="spellStart"/>
      <w:r w:rsidRPr="007B02F1">
        <w:t>frac;n</w:t>
      </w:r>
      <w:proofErr w:type="spellEnd"/>
      <w:r w:rsidRPr="007B02F1">
        <w:t xml:space="preserve"> is equival5t to !</w:t>
      </w:r>
      <w:r>
        <w:t xml:space="preserve">      #</w:t>
      </w:r>
      <w:proofErr w:type="spellStart"/>
      <w:r>
        <w:t>aJ</w:t>
      </w:r>
      <w:proofErr w:type="spellEnd"/>
      <w:r>
        <w:t xml:space="preserve">                                   </w:t>
      </w:r>
    </w:p>
    <w:p w:rsidR="00712B09" w:rsidRDefault="00712B09" w:rsidP="00712B09">
      <w:r>
        <w:t xml:space="preserve">    </w:t>
      </w:r>
      <w:r w:rsidRPr="007B02F1">
        <w:t>%ad$ &gt;</w:t>
      </w:r>
      <w:proofErr w:type="spellStart"/>
      <w:r w:rsidRPr="007B02F1">
        <w:t>ea</w:t>
      </w:r>
      <w:proofErr w:type="spellEnd"/>
      <w:r>
        <w:t xml:space="preserve"> </w:t>
      </w:r>
      <w:r w:rsidRPr="007B02F1">
        <w:t xml:space="preserve">( </w:t>
      </w:r>
      <w:proofErr w:type="spellStart"/>
      <w:r w:rsidRPr="007B02F1">
        <w:t>ea</w:t>
      </w:r>
      <w:proofErr w:type="spellEnd"/>
      <w:r w:rsidRPr="007B02F1">
        <w:t>* ( ^! models8</w:t>
      </w:r>
    </w:p>
    <w:p w:rsidR="00712B09" w:rsidRDefault="00712B09" w:rsidP="00712B09">
      <w:r>
        <w:t xml:space="preserve">      </w:t>
      </w:r>
      <w:r w:rsidRPr="00423C96">
        <w:t>@.&lt;,texture 9dicates %ad$ &gt;ea4@.&gt;</w:t>
      </w:r>
    </w:p>
    <w:p w:rsidR="00712B09" w:rsidRDefault="0013067B" w:rsidP="00712B09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>
          <v:shape id="_x0000_s1281" type="#_x0000_t75" style="position:absolute;margin-left:36pt;margin-top:28.8pt;width:331.45pt;height:156.85pt;z-index:-251656192;mso-position-horizontal-relative:text;mso-position-vertical-relative:text">
            <v:imagedata r:id="rId15" o:title=""/>
          </v:shape>
          <o:OLEObject Type="Embed" ProgID="CorelDraw.Graphic.18" ShapeID="_x0000_s1281" DrawAspect="Content" ObjectID="_1832735724" r:id="rId16"/>
        </w:object>
      </w:r>
    </w:p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13067B" w:rsidP="00712B09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>
          <v:shape id="_x0000_s1298" type="#_x0000_t75" style="position:absolute;margin-left:36pt;margin-top:28.8pt;width:495.2pt;height:155.4pt;z-index:-251638784;mso-position-horizontal-relative:text;mso-position-vertical-relative:text">
            <v:imagedata r:id="rId17" o:title=""/>
          </v:shape>
          <o:OLEObject Type="Embed" ProgID="CorelDraw.Graphic.18" ShapeID="_x0000_s1298" DrawAspect="Content" ObjectID="_1832735725" r:id="rId18"/>
        </w:object>
      </w:r>
    </w:p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>
      <w:r>
        <w:t xml:space="preserve">  </w:t>
      </w:r>
      <w:r w:rsidRPr="007B02F1">
        <w:t>,a #b/h</w:t>
      </w:r>
    </w:p>
    <w:p w:rsidR="00712B09" w:rsidRDefault="00712B09" w:rsidP="00712B09">
      <w:r>
        <w:t xml:space="preserve">  </w:t>
      </w:r>
      <w:r w:rsidRPr="007B02F1">
        <w:t>;,b #d/f</w:t>
      </w:r>
    </w:p>
    <w:p w:rsidR="00712B09" w:rsidRDefault="00712B09" w:rsidP="00712B09">
      <w:r>
        <w:t xml:space="preserve">  </w:t>
      </w:r>
      <w:r w:rsidRPr="007B02F1">
        <w:t>;,c #c/d</w:t>
      </w:r>
    </w:p>
    <w:p w:rsidR="00712B09" w:rsidRDefault="00712B09" w:rsidP="00712B09">
      <w:r>
        <w:t xml:space="preserve">  </w:t>
      </w:r>
      <w:r w:rsidRPr="007B02F1">
        <w:t>;,d #h/</w:t>
      </w:r>
      <w:proofErr w:type="spellStart"/>
      <w:r w:rsidRPr="007B02F1">
        <w:t>aj</w:t>
      </w:r>
      <w:proofErr w:type="spellEnd"/>
    </w:p>
    <w:p w:rsidR="00712B09" w:rsidRDefault="00712B09" w:rsidP="00712B09"/>
    <w:p w:rsidR="00712B09" w:rsidRDefault="00712B09" w:rsidP="00712B09">
      <w:r>
        <w:t xml:space="preserve">     </w:t>
      </w:r>
    </w:p>
    <w:p w:rsidR="00712B09" w:rsidRDefault="00712B09" w:rsidP="00712B09">
      <w:r>
        <w:t xml:space="preserve">                                     #</w:t>
      </w:r>
      <w:proofErr w:type="spellStart"/>
      <w:r>
        <w:t>aD</w:t>
      </w:r>
      <w:proofErr w:type="spellEnd"/>
    </w:p>
    <w:p w:rsidR="00712B09" w:rsidRDefault="00712B09" w:rsidP="00712B09">
      <w:r w:rsidRPr="00DB1FF8">
        <w:lastRenderedPageBreak/>
        <w:t>#</w:t>
      </w:r>
      <w:r>
        <w:t>CJ</w:t>
      </w:r>
      <w:r w:rsidRPr="00DB1FF8">
        <w:t xml:space="preserve"> ,: decimal is </w:t>
      </w:r>
      <w:proofErr w:type="spellStart"/>
      <w:r w:rsidRPr="00DB1FF8">
        <w:t>grt</w:t>
      </w:r>
      <w:proofErr w:type="spellEnd"/>
      <w:r w:rsidRPr="00DB1FF8">
        <w:t>] ?an ! am.t</w:t>
      </w:r>
      <w:r>
        <w:t xml:space="preserve">    #</w:t>
      </w:r>
      <w:proofErr w:type="spellStart"/>
      <w:r>
        <w:t>aF</w:t>
      </w:r>
      <w:proofErr w:type="spellEnd"/>
    </w:p>
    <w:p w:rsidR="00712B09" w:rsidRDefault="00712B09" w:rsidP="00712B09">
      <w:r>
        <w:t xml:space="preserve">    </w:t>
      </w:r>
      <w:r w:rsidRPr="00DB1FF8">
        <w:t xml:space="preserve">%ad$ 9 ,figure ;,x b less ?an ! am.t </w:t>
      </w:r>
      <w:r>
        <w:t xml:space="preserve">       </w:t>
      </w:r>
    </w:p>
    <w:p w:rsidR="00712B09" w:rsidRDefault="00712B09" w:rsidP="00712B09">
      <w:r>
        <w:t xml:space="preserve">    </w:t>
      </w:r>
      <w:r w:rsidRPr="00DB1FF8">
        <w:t>%ad$ 9 ,figure ;,y8</w:t>
      </w:r>
    </w:p>
    <w:p w:rsidR="00712B09" w:rsidRDefault="00712B09" w:rsidP="00712B09">
      <w:r>
        <w:t xml:space="preserve">      </w:t>
      </w:r>
      <w:r w:rsidRPr="00423C96">
        <w:t>@.&lt;,texture 9dicates %ad$ &gt;ea4@.&gt;</w:t>
      </w:r>
    </w:p>
    <w:p w:rsidR="00712B09" w:rsidRDefault="0013067B" w:rsidP="00712B09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>
          <v:shape id="_x0000_s1283" type="#_x0000_t75" style="position:absolute;margin-left:5in;margin-top:28.8pt;width:280.25pt;height:265.1pt;z-index:-251654144;mso-position-horizontal-relative:text;mso-position-vertical-relative:text">
            <v:imagedata r:id="rId19" o:title=""/>
          </v:shape>
          <o:OLEObject Type="Embed" ProgID="CorelDraw.Graphic.18" ShapeID="_x0000_s1283" DrawAspect="Content" ObjectID="_1832735726" r:id="rId20"/>
        </w:obje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>
          <v:shape id="_x0000_s1282" type="#_x0000_t75" style="position:absolute;margin-left:36pt;margin-top:28.8pt;width:281.3pt;height:266.2pt;z-index:-251655168;mso-position-horizontal-relative:text;mso-position-vertical-relative:text">
            <v:imagedata r:id="rId21" o:title=""/>
          </v:shape>
          <o:OLEObject Type="Embed" ProgID="CorelDraw.Graphic.18" ShapeID="_x0000_s1282" DrawAspect="Content" ObjectID="_1832735727" r:id="rId22"/>
        </w:object>
      </w:r>
    </w:p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>
      <w:r>
        <w:t xml:space="preserve">    </w:t>
      </w:r>
      <w:r w:rsidRPr="00691AC6">
        <w:t>,figure ;</w:t>
      </w:r>
      <w:r>
        <w:t>,</w:t>
      </w:r>
      <w:r w:rsidRPr="00691AC6">
        <w:t>x</w:t>
      </w:r>
      <w:r>
        <w:t xml:space="preserve">       </w:t>
      </w:r>
      <w:r w:rsidRPr="009F59B6">
        <w:t>,figure ;,y</w:t>
      </w:r>
    </w:p>
    <w:p w:rsidR="00712B09" w:rsidRDefault="00712B09" w:rsidP="00712B09"/>
    <w:p w:rsidR="00712B09" w:rsidRDefault="00712B09" w:rsidP="00712B09">
      <w:r>
        <w:t xml:space="preserve">  </w:t>
      </w:r>
      <w:r w:rsidRPr="00DB1FF8">
        <w:t>,a #j4bc</w:t>
      </w:r>
    </w:p>
    <w:p w:rsidR="00712B09" w:rsidRDefault="00712B09" w:rsidP="00712B09">
      <w:r>
        <w:t xml:space="preserve">  </w:t>
      </w:r>
      <w:r w:rsidRPr="00DB1FF8">
        <w:t>;,b #j4cc</w:t>
      </w:r>
    </w:p>
    <w:p w:rsidR="00712B09" w:rsidRDefault="00712B09" w:rsidP="00712B09">
      <w:r>
        <w:t xml:space="preserve">  </w:t>
      </w:r>
      <w:r w:rsidRPr="00DB1FF8">
        <w:t>;,c #j4e</w:t>
      </w:r>
    </w:p>
    <w:p w:rsidR="00712B09" w:rsidRDefault="00712B09" w:rsidP="00712B09">
      <w:r>
        <w:t xml:space="preserve">  </w:t>
      </w:r>
      <w:r w:rsidRPr="00DB1FF8">
        <w:t>;,d #j4g</w:t>
      </w:r>
    </w:p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>
      <w:r>
        <w:t xml:space="preserve">                                     #</w:t>
      </w:r>
      <w:proofErr w:type="spellStart"/>
      <w:r>
        <w:t>bB</w:t>
      </w:r>
      <w:proofErr w:type="spellEnd"/>
    </w:p>
    <w:p w:rsidR="00712B09" w:rsidRDefault="00712B09" w:rsidP="00712B09">
      <w:r w:rsidRPr="00F42EF4">
        <w:lastRenderedPageBreak/>
        <w:t>#</w:t>
      </w:r>
      <w:r>
        <w:t>ca</w:t>
      </w:r>
      <w:r w:rsidRPr="00F42EF4">
        <w:t xml:space="preserve"> ,</w:t>
      </w:r>
      <w:proofErr w:type="spellStart"/>
      <w:r w:rsidRPr="00F42EF4">
        <w:t>gloria</w:t>
      </w:r>
      <w:proofErr w:type="spellEnd"/>
      <w:r w:rsidRPr="00F42EF4">
        <w:t xml:space="preserve"> wat]$ #h plants4 ,%e</w:t>
      </w:r>
      <w:r>
        <w:t xml:space="preserve">     #AG               </w:t>
      </w:r>
    </w:p>
    <w:p w:rsidR="00712B09" w:rsidRDefault="00712B09" w:rsidP="00712B09">
      <w:r>
        <w:t xml:space="preserve">    </w:t>
      </w:r>
      <w:r w:rsidRPr="00F42EF4">
        <w:t xml:space="preserve">us$ </w:t>
      </w:r>
      <w:r>
        <w:t xml:space="preserve">#a/b </w:t>
      </w:r>
      <w:r w:rsidRPr="00F42EF4">
        <w:t>( a</w:t>
      </w:r>
      <w:r>
        <w:t xml:space="preserve"> </w:t>
      </w:r>
      <w:r w:rsidRPr="00F42EF4">
        <w:t xml:space="preserve">cup ( wat] = </w:t>
      </w:r>
      <w:proofErr w:type="spellStart"/>
      <w:r w:rsidRPr="00F42EF4">
        <w:t>ea</w:t>
      </w:r>
      <w:proofErr w:type="spellEnd"/>
      <w:r w:rsidRPr="00F42EF4">
        <w:t>* plant4</w:t>
      </w:r>
    </w:p>
    <w:p w:rsidR="00712B09" w:rsidRDefault="00712B09" w:rsidP="00712B09">
      <w:r>
        <w:t xml:space="preserve">    </w:t>
      </w:r>
      <w:r w:rsidRPr="00F42EF4">
        <w:t>,:</w:t>
      </w:r>
      <w:r>
        <w:t xml:space="preserve"> </w:t>
      </w:r>
      <w:r w:rsidRPr="00F42EF4">
        <w:t>numb] l9e</w:t>
      </w:r>
      <w:r>
        <w:t xml:space="preserve"> </w:t>
      </w:r>
      <w:r w:rsidRPr="00F42EF4">
        <w:t>repres5ts ? 9=ma;n8</w:t>
      </w:r>
    </w:p>
    <w:p w:rsidR="00712B09" w:rsidRDefault="00712B09" w:rsidP="00712B09">
      <w:r>
        <w:t xml:space="preserve">  </w:t>
      </w:r>
      <w:r w:rsidRPr="00645D1E">
        <w:t>,a</w:t>
      </w:r>
    </w:p>
    <w:p w:rsidR="00712B09" w:rsidRDefault="0013067B" w:rsidP="00712B09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>
          <v:shape id="_x0000_s1299" type="#_x0000_t75" style="position:absolute;margin-left:0;margin-top:25.05pt;width:470.15pt;height:181.5pt;z-index:-251637760;mso-position-horizontal-relative:text;mso-position-vertical-relative:text">
            <v:imagedata r:id="rId23" o:title=""/>
          </v:shape>
          <o:OLEObject Type="Embed" ProgID="CorelDraw.Graphic.18" ShapeID="_x0000_s1299" DrawAspect="Content" ObjectID="_1832735728" r:id="rId24"/>
        </w:object>
      </w:r>
    </w:p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>
      <w:r>
        <w:t xml:space="preserve">  </w:t>
      </w:r>
    </w:p>
    <w:p w:rsidR="00712B09" w:rsidRDefault="00712B09" w:rsidP="00712B09"/>
    <w:p w:rsidR="00712B09" w:rsidRDefault="00712B09" w:rsidP="00712B09">
      <w:r>
        <w:t xml:space="preserve">  </w:t>
      </w:r>
    </w:p>
    <w:p w:rsidR="00712B09" w:rsidRDefault="00712B09" w:rsidP="00712B09">
      <w:r>
        <w:t xml:space="preserve">  </w:t>
      </w:r>
      <w:r w:rsidRPr="00645D1E">
        <w:t>;,b</w:t>
      </w:r>
    </w:p>
    <w:p w:rsidR="00712B09" w:rsidRDefault="0013067B" w:rsidP="00712B09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>
          <v:shape id="_x0000_s1296" type="#_x0000_t75" style="position:absolute;margin-left:0;margin-top:28.8pt;width:640.8pt;height:189.6pt;z-index:-251640832;mso-position-horizontal-relative:text;mso-position-vertical-relative:text">
            <v:imagedata r:id="rId25" o:title=""/>
          </v:shape>
          <o:OLEObject Type="Embed" ProgID="CorelDraw.Graphic.18" ShapeID="_x0000_s1296" DrawAspect="Content" ObjectID="_1832735729" r:id="rId26"/>
        </w:object>
      </w:r>
    </w:p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>
      <w:r>
        <w:t xml:space="preserve">                              </w:t>
      </w:r>
    </w:p>
    <w:p w:rsidR="00712B09" w:rsidRDefault="00712B09" w:rsidP="00712B09"/>
    <w:p w:rsidR="00FB4B53" w:rsidRDefault="00FB4B53" w:rsidP="00712B09"/>
    <w:p w:rsidR="00712B09" w:rsidRDefault="00712B09" w:rsidP="00712B09">
      <w:pPr>
        <w:ind w:left="1440" w:firstLine="720"/>
      </w:pPr>
      <w:r w:rsidRPr="00284056">
        <w:t>@.&lt;,</w:t>
      </w:r>
      <w:proofErr w:type="spellStart"/>
      <w:r w:rsidRPr="00284056">
        <w:t>answ</w:t>
      </w:r>
      <w:proofErr w:type="spellEnd"/>
      <w:r w:rsidRPr="00284056">
        <w:t>] *</w:t>
      </w:r>
      <w:proofErr w:type="spellStart"/>
      <w:r w:rsidRPr="00284056">
        <w:t>oices</w:t>
      </w:r>
      <w:proofErr w:type="spellEnd"/>
      <w:r w:rsidRPr="00284056">
        <w:t xml:space="preserve"> ;,c</w:t>
      </w:r>
      <w:r>
        <w:t xml:space="preserve"> </w:t>
      </w:r>
      <w:r w:rsidRPr="00284056">
        <w:t>&amp;</w:t>
      </w:r>
      <w:r>
        <w:t xml:space="preserve"> </w:t>
      </w:r>
      <w:r w:rsidRPr="00284056">
        <w:t>;,d &gt;e on</w:t>
      </w:r>
      <w:r>
        <w:t xml:space="preserve"> </w:t>
      </w:r>
      <w:r w:rsidRPr="00284056">
        <w:t>!</w:t>
      </w:r>
    </w:p>
    <w:p w:rsidR="00712B09" w:rsidRDefault="00712B09" w:rsidP="00712B09">
      <w:r>
        <w:t xml:space="preserve">    </w:t>
      </w:r>
      <w:proofErr w:type="spellStart"/>
      <w:r w:rsidRPr="00284056">
        <w:t>foll</w:t>
      </w:r>
      <w:proofErr w:type="spellEnd"/>
      <w:r w:rsidRPr="00284056">
        <w:t>[+ page4@.&gt;</w:t>
      </w:r>
    </w:p>
    <w:p w:rsidR="00712B09" w:rsidRDefault="00712B09" w:rsidP="00712B09">
      <w:r>
        <w:t xml:space="preserve">                                     #</w:t>
      </w:r>
      <w:proofErr w:type="spellStart"/>
      <w:r>
        <w:t>bC</w:t>
      </w:r>
      <w:proofErr w:type="spellEnd"/>
    </w:p>
    <w:p w:rsidR="00712B09" w:rsidRDefault="00712B09" w:rsidP="00712B09">
      <w:r>
        <w:lastRenderedPageBreak/>
        <w:t xml:space="preserve">  </w:t>
      </w:r>
      <w:r w:rsidRPr="00645D1E">
        <w:t>;,c</w:t>
      </w:r>
      <w:r>
        <w:t xml:space="preserve">                               </w:t>
      </w:r>
      <w:proofErr w:type="spellStart"/>
      <w:r>
        <w:t>a#AG</w:t>
      </w:r>
      <w:proofErr w:type="spellEnd"/>
    </w:p>
    <w:p w:rsidR="00712B09" w:rsidRDefault="0013067B" w:rsidP="00712B09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>
          <v:shape id="_x0000_s1295" type="#_x0000_t75" style="position:absolute;margin-left:0;margin-top:28.8pt;width:640.8pt;height:184.55pt;z-index:-251641856;mso-position-horizontal-relative:text;mso-position-vertical-relative:text">
            <v:imagedata r:id="rId27" o:title=""/>
          </v:shape>
          <o:OLEObject Type="Embed" ProgID="CorelDraw.Graphic.18" ShapeID="_x0000_s1295" DrawAspect="Content" ObjectID="_1832735730" r:id="rId28"/>
        </w:object>
      </w:r>
    </w:p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59429D" w:rsidRDefault="0059429D" w:rsidP="00712B09"/>
    <w:p w:rsidR="00712B09" w:rsidRDefault="00712B09" w:rsidP="00712B09">
      <w:r>
        <w:t xml:space="preserve">  </w:t>
      </w:r>
      <w:r w:rsidRPr="00645D1E">
        <w:t>;,d</w:t>
      </w:r>
    </w:p>
    <w:p w:rsidR="00712B09" w:rsidRDefault="0013067B" w:rsidP="00712B09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>
          <v:shape id="_x0000_s1294" type="#_x0000_t75" style="position:absolute;margin-left:0;margin-top:28.8pt;width:468.7pt;height:196.1pt;z-index:-251642880;mso-position-horizontal-relative:text;mso-position-vertical-relative:text">
            <v:imagedata r:id="rId29" o:title=""/>
          </v:shape>
          <o:OLEObject Type="Embed" ProgID="CorelDraw.Graphic.18" ShapeID="_x0000_s1294" DrawAspect="Content" ObjectID="_1832735731" r:id="rId30"/>
        </w:object>
      </w:r>
    </w:p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>
      <w:r>
        <w:t xml:space="preserve">                                     #</w:t>
      </w:r>
      <w:proofErr w:type="spellStart"/>
      <w:r>
        <w:t>bD</w:t>
      </w:r>
      <w:proofErr w:type="spellEnd"/>
    </w:p>
    <w:p w:rsidR="00712B09" w:rsidRDefault="00712B09" w:rsidP="00712B09">
      <w:r w:rsidRPr="00DB6A87">
        <w:lastRenderedPageBreak/>
        <w:t>#</w:t>
      </w:r>
      <w:proofErr w:type="spellStart"/>
      <w:r>
        <w:t>cb</w:t>
      </w:r>
      <w:proofErr w:type="spellEnd"/>
      <w:r w:rsidRPr="00DB6A87">
        <w:t xml:space="preserve"> ,: triangle 3ta9s .1exactly "o</w:t>
      </w:r>
      <w:r>
        <w:t xml:space="preserve">   #AH            </w:t>
      </w:r>
    </w:p>
    <w:p w:rsidR="00712B09" w:rsidRDefault="00712B09" w:rsidP="00712B09">
      <w:r>
        <w:t xml:space="preserve">    </w:t>
      </w:r>
      <w:r w:rsidRPr="00DB6A87">
        <w:t>l9e (</w:t>
      </w:r>
      <w:r>
        <w:t xml:space="preserve"> </w:t>
      </w:r>
      <w:r w:rsidRPr="00DB6A87">
        <w:t>symmetry8</w:t>
      </w:r>
    </w:p>
    <w:p w:rsidR="00712B09" w:rsidRDefault="00712B09" w:rsidP="00712B09"/>
    <w:p w:rsidR="00712B09" w:rsidRDefault="00712B09" w:rsidP="00712B09">
      <w:r>
        <w:t xml:space="preserve">  </w:t>
      </w:r>
      <w:r w:rsidRPr="0036797A">
        <w:t>,a</w:t>
      </w:r>
      <w:r>
        <w:t xml:space="preserve">                 </w:t>
      </w:r>
      <w:r w:rsidRPr="0036797A">
        <w:t>;,b</w:t>
      </w:r>
    </w:p>
    <w:p w:rsidR="00712B09" w:rsidRDefault="0013067B" w:rsidP="00712B09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>
          <v:shape id="_x0000_s1287" type="#_x0000_t75" style="position:absolute;margin-left:378pt;margin-top:28.8pt;width:200.25pt;height:231.25pt;z-index:-251650048;mso-position-horizontal-relative:text;mso-position-vertical-relative:text">
            <v:imagedata r:id="rId31" o:title=""/>
          </v:shape>
          <o:OLEObject Type="Embed" ProgID="CorelDraw.Graphic.18" ShapeID="_x0000_s1287" DrawAspect="Content" ObjectID="_1832735732" r:id="rId32"/>
        </w:obje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>
          <v:shape id="_x0000_s1284" type="#_x0000_t75" style="position:absolute;margin-left:36pt;margin-top:28.8pt;width:297.95pt;height:115.45pt;z-index:-251653120;mso-position-horizontal-relative:text;mso-position-vertical-relative:text">
            <v:imagedata r:id="rId33" o:title=""/>
          </v:shape>
          <o:OLEObject Type="Embed" ProgID="CorelDraw.Graphic.18" ShapeID="_x0000_s1284" DrawAspect="Content" ObjectID="_1832735733" r:id="rId34"/>
        </w:object>
      </w:r>
    </w:p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>
      <w:r>
        <w:t xml:space="preserve">              </w:t>
      </w:r>
    </w:p>
    <w:p w:rsidR="00712B09" w:rsidRDefault="00712B09" w:rsidP="00712B09">
      <w:r>
        <w:t xml:space="preserve">  </w:t>
      </w:r>
    </w:p>
    <w:p w:rsidR="00712B09" w:rsidRDefault="00712B09" w:rsidP="00712B09">
      <w:r>
        <w:t xml:space="preserve">  </w:t>
      </w:r>
    </w:p>
    <w:p w:rsidR="00712B09" w:rsidRDefault="00712B09" w:rsidP="00712B09"/>
    <w:p w:rsidR="0085475F" w:rsidRDefault="0085475F" w:rsidP="00712B09"/>
    <w:p w:rsidR="0085475F" w:rsidRDefault="0085475F" w:rsidP="00712B09"/>
    <w:p w:rsidR="00712B09" w:rsidRDefault="00712B09" w:rsidP="00712B09">
      <w:r>
        <w:t xml:space="preserve">  </w:t>
      </w:r>
      <w:r w:rsidRPr="0036797A">
        <w:t>;,c</w:t>
      </w:r>
      <w:r>
        <w:t xml:space="preserve">                </w:t>
      </w:r>
      <w:r w:rsidRPr="0036797A">
        <w:t>;,d</w:t>
      </w:r>
    </w:p>
    <w:p w:rsidR="00712B09" w:rsidRDefault="0013067B" w:rsidP="00712B09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>
          <v:shape id="_x0000_s1286" type="#_x0000_t75" style="position:absolute;margin-left:378pt;margin-top:28.8pt;width:249.05pt;height:186.1pt;z-index:-251651072;mso-position-horizontal-relative:text;mso-position-vertical-relative:text">
            <v:imagedata r:id="rId35" o:title=""/>
          </v:shape>
          <o:OLEObject Type="Embed" ProgID="CorelDraw.Graphic.18" ShapeID="_x0000_s1286" DrawAspect="Content" ObjectID="_1832735734" r:id="rId36"/>
        </w:obje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>
          <v:shape id="_x0000_s1285" type="#_x0000_t75" style="position:absolute;margin-left:34.85pt;margin-top:28.8pt;width:194.45pt;height:144.3pt;z-index:-251652096;mso-position-horizontal-relative:text;mso-position-vertical-relative:text">
            <v:imagedata r:id="rId37" o:title=""/>
          </v:shape>
          <o:OLEObject Type="Embed" ProgID="CorelDraw.Graphic.18" ShapeID="_x0000_s1285" DrawAspect="Content" ObjectID="_1832735735" r:id="rId38"/>
        </w:object>
      </w:r>
    </w:p>
    <w:p w:rsidR="00712B09" w:rsidRDefault="00712B09" w:rsidP="00712B09">
      <w:r>
        <w:t xml:space="preserve">                     </w:t>
      </w:r>
    </w:p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>
      <w:r>
        <w:t xml:space="preserve">                                     #</w:t>
      </w:r>
      <w:proofErr w:type="spellStart"/>
      <w:r>
        <w:t>bE</w:t>
      </w:r>
      <w:proofErr w:type="spellEnd"/>
      <w:r>
        <w:t xml:space="preserve">     </w:t>
      </w:r>
    </w:p>
    <w:p w:rsidR="00712B09" w:rsidRDefault="00712B09" w:rsidP="00712B09">
      <w:r>
        <w:lastRenderedPageBreak/>
        <w:t xml:space="preserve">  </w:t>
      </w:r>
      <w:r w:rsidRPr="000C2E6C">
        <w:t>,a</w:t>
      </w:r>
      <w:r>
        <w:t xml:space="preserve">                </w:t>
      </w:r>
      <w:r w:rsidRPr="000C2E6C">
        <w:t>;,b</w:t>
      </w:r>
      <w:r>
        <w:t xml:space="preserve">             </w:t>
      </w:r>
      <w:proofErr w:type="spellStart"/>
      <w:r>
        <w:t>a#AI</w:t>
      </w:r>
      <w:proofErr w:type="spellEnd"/>
      <w:r>
        <w:t xml:space="preserve">         </w:t>
      </w:r>
    </w:p>
    <w:p w:rsidR="00712B09" w:rsidRDefault="0013067B" w:rsidP="00712B09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>
          <v:shape id="_x0000_s1290" type="#_x0000_t75" style="position:absolute;margin-left:360.65pt;margin-top:28.8pt;width:286.1pt;height:262.5pt;z-index:-251646976;mso-position-horizontal-relative:text;mso-position-vertical-relative:text">
            <v:imagedata r:id="rId39" o:title=""/>
          </v:shape>
          <o:OLEObject Type="Embed" ProgID="CorelDraw.Graphic.18" ShapeID="_x0000_s1290" DrawAspect="Content" ObjectID="_1832735736" r:id="rId40"/>
        </w:obje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>
          <v:shape id="_x0000_s1289" type="#_x0000_t75" style="position:absolute;margin-left:36pt;margin-top:28.8pt;width:287.4pt;height:265.1pt;z-index:-251648000;mso-position-horizontal-relative:text;mso-position-vertical-relative:text">
            <v:imagedata r:id="rId41" o:title=""/>
          </v:shape>
          <o:OLEObject Type="Embed" ProgID="CorelDraw.Graphic.18" ShapeID="_x0000_s1289" DrawAspect="Content" ObjectID="_1832735737" r:id="rId42"/>
        </w:object>
      </w:r>
      <w:r w:rsidR="00712B09">
        <w:t xml:space="preserve">                  </w:t>
      </w:r>
    </w:p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>
      <w:r>
        <w:t xml:space="preserve">  </w:t>
      </w:r>
      <w:r w:rsidRPr="00DC21CE">
        <w:t>;,c</w:t>
      </w:r>
      <w:r>
        <w:t xml:space="preserve">               </w:t>
      </w:r>
      <w:r w:rsidRPr="00DC21CE">
        <w:t>;,d</w:t>
      </w:r>
    </w:p>
    <w:p w:rsidR="00712B09" w:rsidRDefault="0013067B" w:rsidP="00712B09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>
          <v:shape id="_x0000_s1292" type="#_x0000_t75" style="position:absolute;margin-left:5in;margin-top:28.8pt;width:286.75pt;height:287.1pt;z-index:-251644928;mso-position-horizontal-relative:text;mso-position-vertical-relative:text">
            <v:imagedata r:id="rId43" o:title=""/>
          </v:shape>
          <o:OLEObject Type="Embed" ProgID="CorelDraw.Graphic.18" ShapeID="_x0000_s1292" DrawAspect="Content" ObjectID="_1832735738" r:id="rId44"/>
        </w:obje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>
          <v:shape id="_x0000_s1291" type="#_x0000_t75" style="position:absolute;margin-left:36pt;margin-top:28.8pt;width:286.75pt;height:287.1pt;z-index:-251645952;mso-position-horizontal-relative:text;mso-position-vertical-relative:text">
            <v:imagedata r:id="rId45" o:title=""/>
          </v:shape>
          <o:OLEObject Type="Embed" ProgID="CorelDraw.Graphic.18" ShapeID="_x0000_s1291" DrawAspect="Content" ObjectID="_1832735739" r:id="rId46"/>
        </w:object>
      </w:r>
    </w:p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>
      <w:r>
        <w:t xml:space="preserve">                                     #</w:t>
      </w:r>
      <w:proofErr w:type="spellStart"/>
      <w:r>
        <w:t>bG</w:t>
      </w:r>
      <w:proofErr w:type="spellEnd"/>
    </w:p>
    <w:p w:rsidR="00712B09" w:rsidRDefault="00712B09" w:rsidP="00712B09">
      <w:r w:rsidRPr="005F0280">
        <w:lastRenderedPageBreak/>
        <w:t>#</w:t>
      </w:r>
      <w:r>
        <w:t>CE</w:t>
      </w:r>
      <w:r w:rsidRPr="005F0280">
        <w:t xml:space="preserve"> ,h[ _m #</w:t>
      </w:r>
      <w:proofErr w:type="spellStart"/>
      <w:r w:rsidRPr="005F0280">
        <w:t>aj</w:t>
      </w:r>
      <w:proofErr w:type="spellEnd"/>
      <w:r w:rsidRPr="005F0280">
        <w:t xml:space="preserve">-kg </w:t>
      </w:r>
      <w:proofErr w:type="spellStart"/>
      <w:r w:rsidRPr="005F0280">
        <w:t>wei</w:t>
      </w:r>
      <w:proofErr w:type="spellEnd"/>
      <w:r w:rsidRPr="005F0280">
        <w:t>&lt;</w:t>
      </w:r>
      <w:proofErr w:type="spellStart"/>
      <w:r w:rsidRPr="005F0280">
        <w:t>ts</w:t>
      </w:r>
      <w:proofErr w:type="spellEnd"/>
      <w:r w:rsidRPr="005F0280">
        <w:t xml:space="preserve"> &gt;e ne$$</w:t>
      </w:r>
      <w:r>
        <w:t xml:space="preserve">    </w:t>
      </w:r>
      <w:proofErr w:type="spellStart"/>
      <w:r>
        <w:t>A#bJ</w:t>
      </w:r>
      <w:proofErr w:type="spellEnd"/>
    </w:p>
    <w:p w:rsidR="00712B09" w:rsidRDefault="00712B09" w:rsidP="00712B09">
      <w:r>
        <w:t xml:space="preserve">    </w:t>
      </w:r>
      <w:r w:rsidRPr="005F0280">
        <w:t xml:space="preserve">to </w:t>
      </w:r>
      <w:proofErr w:type="spellStart"/>
      <w:r w:rsidRPr="005F0280">
        <w:t>bal.e</w:t>
      </w:r>
      <w:proofErr w:type="spellEnd"/>
      <w:r w:rsidRPr="005F0280">
        <w:t xml:space="preserve"> ? scale8</w:t>
      </w:r>
    </w:p>
    <w:p w:rsidR="00146453" w:rsidRDefault="00146453" w:rsidP="00712B09">
      <w:r>
        <w:t xml:space="preserve">      </w:t>
      </w:r>
      <w:r w:rsidRPr="00146453">
        <w:t>@.&lt;,? picture %[s a scale ) a tray</w:t>
      </w:r>
    </w:p>
    <w:p w:rsidR="00146453" w:rsidRDefault="00146453" w:rsidP="00712B09">
      <w:r>
        <w:t xml:space="preserve">   </w:t>
      </w:r>
      <w:r w:rsidRPr="00146453">
        <w:t xml:space="preserve"> on ! left &amp; a tray on ! "r4 ,! tray</w:t>
      </w:r>
    </w:p>
    <w:p w:rsidR="00146453" w:rsidRDefault="00146453" w:rsidP="00712B09">
      <w:r>
        <w:t xml:space="preserve">   </w:t>
      </w:r>
      <w:r w:rsidRPr="00146453">
        <w:t xml:space="preserve"> on ! left is empty &amp; hi&lt;] ?an ! tray</w:t>
      </w:r>
    </w:p>
    <w:p w:rsidR="00146453" w:rsidRDefault="00146453" w:rsidP="00712B09">
      <w:r>
        <w:t xml:space="preserve">   </w:t>
      </w:r>
      <w:r w:rsidRPr="00146453">
        <w:t xml:space="preserve"> on ! "r4 ,! tray on ! "r has a #fj-</w:t>
      </w:r>
    </w:p>
    <w:p w:rsidR="00712B09" w:rsidRDefault="00146453" w:rsidP="00712B09">
      <w:r>
        <w:t xml:space="preserve">    </w:t>
      </w:r>
      <w:r w:rsidRPr="00146453">
        <w:t xml:space="preserve">kilogram </w:t>
      </w:r>
      <w:proofErr w:type="spellStart"/>
      <w:r w:rsidRPr="00146453">
        <w:t>wei</w:t>
      </w:r>
      <w:proofErr w:type="spellEnd"/>
      <w:r w:rsidRPr="00146453">
        <w:t>&lt;</w:t>
      </w:r>
      <w:proofErr w:type="spellStart"/>
      <w:r w:rsidRPr="00146453">
        <w:t>t on</w:t>
      </w:r>
      <w:proofErr w:type="spellEnd"/>
      <w:r w:rsidRPr="00146453">
        <w:t xml:space="preserve"> x4@.&gt;</w:t>
      </w:r>
    </w:p>
    <w:p w:rsidR="00146453" w:rsidRDefault="00146453" w:rsidP="00712B09"/>
    <w:p w:rsidR="00146453" w:rsidRDefault="0013067B" w:rsidP="00712B09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>
          <v:shape id="_x0000_s1288" type="#_x0000_t75" style="position:absolute;margin-left:36pt;margin-top:1.95pt;width:595.65pt;height:343.65pt;z-index:-251649024;mso-position-horizontal-relative:text;mso-position-vertical-relative:text">
            <v:imagedata r:id="rId47" o:title=""/>
          </v:shape>
          <o:OLEObject Type="Embed" ProgID="CorelDraw.Graphic.18" ShapeID="_x0000_s1288" DrawAspect="Content" ObjectID="_1832735740" r:id="rId48"/>
        </w:object>
      </w:r>
    </w:p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146453">
      <w:pPr>
        <w:jc w:val="center"/>
      </w:pPr>
    </w:p>
    <w:p w:rsidR="00712B09" w:rsidRDefault="00712B09" w:rsidP="00712B09">
      <w:r>
        <w:t xml:space="preserve"> </w:t>
      </w:r>
    </w:p>
    <w:p w:rsidR="00712B09" w:rsidRDefault="00712B09" w:rsidP="00712B09"/>
    <w:p w:rsidR="00633089" w:rsidRDefault="00633089" w:rsidP="00712B09"/>
    <w:p w:rsidR="00712B09" w:rsidRPr="00C85512" w:rsidRDefault="00712B09" w:rsidP="00712B09">
      <w:pPr>
        <w:rPr>
          <w:lang w:val="es-US"/>
        </w:rPr>
      </w:pPr>
      <w:r>
        <w:t xml:space="preserve">  </w:t>
      </w:r>
      <w:r w:rsidRPr="00C85512">
        <w:rPr>
          <w:lang w:val="es-US"/>
        </w:rPr>
        <w:t>,a #e</w:t>
      </w:r>
    </w:p>
    <w:p w:rsidR="00712B09" w:rsidRPr="00C85512" w:rsidRDefault="00712B09" w:rsidP="00712B09">
      <w:pPr>
        <w:rPr>
          <w:lang w:val="es-US"/>
        </w:rPr>
      </w:pPr>
      <w:r w:rsidRPr="00C85512">
        <w:rPr>
          <w:lang w:val="es-US"/>
        </w:rPr>
        <w:t xml:space="preserve">  ;,b #f</w:t>
      </w:r>
      <w:bookmarkStart w:id="0" w:name="_GoBack"/>
      <w:bookmarkEnd w:id="0"/>
    </w:p>
    <w:p w:rsidR="00712B09" w:rsidRPr="00C85512" w:rsidRDefault="00712B09" w:rsidP="00712B09">
      <w:pPr>
        <w:rPr>
          <w:lang w:val="es-US"/>
        </w:rPr>
      </w:pPr>
      <w:r w:rsidRPr="00C85512">
        <w:rPr>
          <w:lang w:val="es-US"/>
        </w:rPr>
        <w:t xml:space="preserve">  ;,c #</w:t>
      </w:r>
      <w:proofErr w:type="spellStart"/>
      <w:r w:rsidRPr="00C85512">
        <w:rPr>
          <w:lang w:val="es-US"/>
        </w:rPr>
        <w:t>ej</w:t>
      </w:r>
      <w:proofErr w:type="spellEnd"/>
    </w:p>
    <w:p w:rsidR="00712B09" w:rsidRPr="00C85512" w:rsidRDefault="00712B09" w:rsidP="00712B09">
      <w:pPr>
        <w:rPr>
          <w:lang w:val="es-US"/>
        </w:rPr>
      </w:pPr>
      <w:r w:rsidRPr="00C85512">
        <w:rPr>
          <w:lang w:val="es-US"/>
        </w:rPr>
        <w:t xml:space="preserve">  ;,d #</w:t>
      </w:r>
      <w:proofErr w:type="spellStart"/>
      <w:r w:rsidRPr="00C85512">
        <w:rPr>
          <w:lang w:val="es-US"/>
        </w:rPr>
        <w:t>fj</w:t>
      </w:r>
      <w:proofErr w:type="spellEnd"/>
      <w:r w:rsidR="00633089">
        <w:rPr>
          <w:lang w:val="es-US"/>
        </w:rPr>
        <w:t xml:space="preserve">         </w:t>
      </w:r>
      <w:r w:rsidRPr="00C85512">
        <w:rPr>
          <w:lang w:val="es-US"/>
        </w:rPr>
        <w:t xml:space="preserve">                  </w:t>
      </w:r>
      <w:r w:rsidR="00633089">
        <w:rPr>
          <w:lang w:val="es-US"/>
        </w:rPr>
        <w:t xml:space="preserve"> </w:t>
      </w:r>
      <w:r w:rsidRPr="00C85512">
        <w:rPr>
          <w:lang w:val="es-US"/>
        </w:rPr>
        <w:t xml:space="preserve">#BI </w:t>
      </w:r>
    </w:p>
    <w:p w:rsidR="00712B09" w:rsidRDefault="00712B09" w:rsidP="00712B09">
      <w:r w:rsidRPr="004706F6">
        <w:lastRenderedPageBreak/>
        <w:t>#</w:t>
      </w:r>
      <w:proofErr w:type="spellStart"/>
      <w:r w:rsidRPr="004706F6">
        <w:t>dj</w:t>
      </w:r>
      <w:proofErr w:type="spellEnd"/>
      <w:r w:rsidRPr="0037448A">
        <w:t xml:space="preserve"> ,9 ? figure</w:t>
      </w:r>
      <w:r>
        <w:t xml:space="preserve">                      #</w:t>
      </w:r>
      <w:proofErr w:type="spellStart"/>
      <w:r>
        <w:t>bc</w:t>
      </w:r>
      <w:proofErr w:type="spellEnd"/>
    </w:p>
    <w:p w:rsidR="00712B09" w:rsidRDefault="00712B09" w:rsidP="00712B09"/>
    <w:p w:rsidR="00712B09" w:rsidRDefault="00712B09" w:rsidP="00712B09">
      <w:r>
        <w:t xml:space="preserve">      </w:t>
      </w:r>
      <w:r w:rsidRPr="0037448A">
        <w:t>_4 _[,,</w:t>
      </w:r>
      <w:proofErr w:type="spellStart"/>
      <w:r w:rsidRPr="0037448A">
        <w:t>fej</w:t>
      </w:r>
      <w:proofErr w:type="spellEnd"/>
      <w:r w:rsidRPr="0037448A">
        <w:t xml:space="preserve"> is a</w:t>
      </w:r>
      <w:r>
        <w:t xml:space="preserve"> </w:t>
      </w:r>
      <w:r w:rsidRPr="0037448A">
        <w:t>/rai&lt;t l9e1</w:t>
      </w:r>
    </w:p>
    <w:p w:rsidR="00712B09" w:rsidRDefault="00712B09" w:rsidP="00712B09">
      <w:r>
        <w:t xml:space="preserve">      </w:t>
      </w:r>
      <w:r w:rsidRPr="0037448A">
        <w:t>_4 _[,,</w:t>
      </w:r>
      <w:proofErr w:type="spellStart"/>
      <w:r w:rsidRPr="0037448A">
        <w:t>geh</w:t>
      </w:r>
      <w:proofErr w:type="spellEnd"/>
      <w:r w:rsidRPr="0037448A">
        <w:t xml:space="preserve"> has a m1sure ( #ej^j1 &amp;</w:t>
      </w:r>
    </w:p>
    <w:p w:rsidR="00712B09" w:rsidRDefault="00712B09" w:rsidP="00712B09">
      <w:r>
        <w:t xml:space="preserve">      </w:t>
      </w:r>
      <w:r w:rsidRPr="0037448A">
        <w:t>_4 _[,,</w:t>
      </w:r>
      <w:proofErr w:type="spellStart"/>
      <w:r w:rsidRPr="0037448A">
        <w:t>hej</w:t>
      </w:r>
      <w:proofErr w:type="spellEnd"/>
      <w:r w:rsidRPr="0037448A">
        <w:t xml:space="preserve"> has a m1sure ( #gj^j4</w:t>
      </w:r>
    </w:p>
    <w:p w:rsidR="00712B09" w:rsidRDefault="0013067B" w:rsidP="00712B09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>
          <v:shape id="_x0000_s1302" type="#_x0000_t75" style="position:absolute;margin-left:36pt;margin-top:28.8pt;width:575.3pt;height:276.8pt;z-index:-251634688;mso-position-horizontal-relative:text;mso-position-vertical-relative:text">
            <v:imagedata r:id="rId49" o:title=""/>
          </v:shape>
          <o:OLEObject Type="Embed" ProgID="CorelDraw.Graphic.18" ShapeID="_x0000_s1302" DrawAspect="Content" ObjectID="_1832735741" r:id="rId50"/>
        </w:object>
      </w:r>
    </w:p>
    <w:p w:rsidR="00712B09" w:rsidRDefault="00712B09" w:rsidP="00712B09"/>
    <w:p w:rsidR="00712B09" w:rsidRDefault="00712B09" w:rsidP="00712B09"/>
    <w:p w:rsidR="00146453" w:rsidRDefault="00146453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712B09" w:rsidRDefault="00712B09" w:rsidP="00712B09"/>
    <w:p w:rsidR="00BA0DBF" w:rsidRDefault="00BA0DBF" w:rsidP="00712B09"/>
    <w:p w:rsidR="00712B09" w:rsidRDefault="00712B09" w:rsidP="00712B09">
      <w:r>
        <w:t xml:space="preserve">    </w:t>
      </w:r>
      <w:r w:rsidRPr="0037448A">
        <w:t xml:space="preserve">,: </w:t>
      </w:r>
      <w:proofErr w:type="spellStart"/>
      <w:r w:rsidRPr="0037448A">
        <w:t>equa;n</w:t>
      </w:r>
      <w:proofErr w:type="spellEnd"/>
      <w:r w:rsidRPr="0037448A">
        <w:t xml:space="preserve"> %[s ! value ( ;z8</w:t>
      </w:r>
    </w:p>
    <w:p w:rsidR="00712B09" w:rsidRPr="006A69E9" w:rsidRDefault="00712B09" w:rsidP="00712B09">
      <w:pPr>
        <w:rPr>
          <w:lang w:val="es-US"/>
        </w:rPr>
      </w:pPr>
      <w:r>
        <w:t xml:space="preserve">  </w:t>
      </w:r>
      <w:r w:rsidRPr="006A69E9">
        <w:rPr>
          <w:lang w:val="es-US"/>
        </w:rPr>
        <w:t>,a #</w:t>
      </w:r>
      <w:proofErr w:type="spellStart"/>
      <w:r w:rsidRPr="006A69E9">
        <w:rPr>
          <w:lang w:val="es-US"/>
        </w:rPr>
        <w:t>ahj</w:t>
      </w:r>
      <w:proofErr w:type="spellEnd"/>
      <w:r w:rsidRPr="006A69E9">
        <w:rPr>
          <w:lang w:val="es-US"/>
        </w:rPr>
        <w:t>"-#</w:t>
      </w:r>
      <w:proofErr w:type="spellStart"/>
      <w:r w:rsidRPr="006A69E9">
        <w:rPr>
          <w:lang w:val="es-US"/>
        </w:rPr>
        <w:t>ej</w:t>
      </w:r>
      <w:proofErr w:type="spellEnd"/>
      <w:r w:rsidRPr="006A69E9">
        <w:rPr>
          <w:lang w:val="es-US"/>
        </w:rPr>
        <w:t xml:space="preserve"> "7 ;z</w:t>
      </w:r>
    </w:p>
    <w:p w:rsidR="00712B09" w:rsidRPr="006A69E9" w:rsidRDefault="00712B09" w:rsidP="00712B09">
      <w:pPr>
        <w:rPr>
          <w:lang w:val="es-US"/>
        </w:rPr>
      </w:pPr>
      <w:r w:rsidRPr="006A69E9">
        <w:rPr>
          <w:lang w:val="es-US"/>
        </w:rPr>
        <w:t xml:space="preserve">  ;,b "&lt;#gj"6#ej"&gt;"-#</w:t>
      </w:r>
      <w:proofErr w:type="spellStart"/>
      <w:r w:rsidRPr="006A69E9">
        <w:rPr>
          <w:lang w:val="es-US"/>
        </w:rPr>
        <w:t>ahj</w:t>
      </w:r>
      <w:proofErr w:type="spellEnd"/>
      <w:r w:rsidRPr="006A69E9">
        <w:rPr>
          <w:lang w:val="es-US"/>
        </w:rPr>
        <w:t xml:space="preserve"> "7 ;z</w:t>
      </w:r>
    </w:p>
    <w:p w:rsidR="00712B09" w:rsidRPr="006A69E9" w:rsidRDefault="00712B09" w:rsidP="00712B09">
      <w:pPr>
        <w:rPr>
          <w:lang w:val="es-US"/>
        </w:rPr>
      </w:pPr>
      <w:r w:rsidRPr="006A69E9">
        <w:rPr>
          <w:lang w:val="es-US"/>
        </w:rPr>
        <w:t xml:space="preserve">  ;,c #</w:t>
      </w:r>
      <w:proofErr w:type="spellStart"/>
      <w:r w:rsidRPr="006A69E9">
        <w:rPr>
          <w:lang w:val="es-US"/>
        </w:rPr>
        <w:t>ahj</w:t>
      </w:r>
      <w:proofErr w:type="spellEnd"/>
      <w:r w:rsidRPr="006A69E9">
        <w:rPr>
          <w:lang w:val="es-US"/>
        </w:rPr>
        <w:t>"-#</w:t>
      </w:r>
      <w:proofErr w:type="spellStart"/>
      <w:r w:rsidRPr="006A69E9">
        <w:rPr>
          <w:lang w:val="es-US"/>
        </w:rPr>
        <w:t>gj</w:t>
      </w:r>
      <w:proofErr w:type="spellEnd"/>
      <w:r w:rsidRPr="006A69E9">
        <w:rPr>
          <w:lang w:val="es-US"/>
        </w:rPr>
        <w:t xml:space="preserve"> "7 ;z</w:t>
      </w:r>
    </w:p>
    <w:p w:rsidR="00712B09" w:rsidRPr="006A69E9" w:rsidRDefault="00712B09" w:rsidP="00712B09">
      <w:pPr>
        <w:rPr>
          <w:lang w:val="es-US"/>
        </w:rPr>
      </w:pPr>
      <w:r w:rsidRPr="006A69E9">
        <w:rPr>
          <w:lang w:val="es-US"/>
        </w:rPr>
        <w:t xml:space="preserve">  ;,d #</w:t>
      </w:r>
      <w:proofErr w:type="spellStart"/>
      <w:r w:rsidRPr="006A69E9">
        <w:rPr>
          <w:lang w:val="es-US"/>
        </w:rPr>
        <w:t>ahj</w:t>
      </w:r>
      <w:proofErr w:type="spellEnd"/>
      <w:r w:rsidRPr="006A69E9">
        <w:rPr>
          <w:lang w:val="es-US"/>
        </w:rPr>
        <w:t>"-"&lt;#ej"6#gj"&gt; "7 ;z</w:t>
      </w:r>
    </w:p>
    <w:p w:rsidR="00712B09" w:rsidRPr="006A69E9" w:rsidRDefault="00712B09" w:rsidP="00712B09">
      <w:pPr>
        <w:rPr>
          <w:lang w:val="es-US"/>
        </w:rPr>
      </w:pPr>
    </w:p>
    <w:p w:rsidR="00712B09" w:rsidRPr="006A69E9" w:rsidRDefault="00712B09" w:rsidP="00712B09">
      <w:pPr>
        <w:rPr>
          <w:lang w:val="es-US"/>
        </w:rPr>
      </w:pPr>
    </w:p>
    <w:p w:rsidR="00270422" w:rsidRPr="00712B09" w:rsidRDefault="00712B09" w:rsidP="00712B09">
      <w:r w:rsidRPr="006A69E9">
        <w:rPr>
          <w:lang w:val="es-US"/>
        </w:rPr>
        <w:t xml:space="preserve">                                     </w:t>
      </w:r>
      <w:r>
        <w:t>#</w:t>
      </w:r>
      <w:proofErr w:type="spellStart"/>
      <w:r>
        <w:t>cb</w:t>
      </w:r>
      <w:proofErr w:type="spellEnd"/>
    </w:p>
    <w:sectPr w:rsidR="00270422" w:rsidRPr="00712B09" w:rsidSect="00566CE4">
      <w:pgSz w:w="16560" w:h="15840" w:code="123"/>
      <w:pgMar w:top="720" w:right="720" w:bottom="547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raille29">
    <w:panose1 w:val="02070304020205020404"/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360"/>
  <w:drawingGridVerticalSpacing w:val="57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185"/>
    <w:rsid w:val="0000086B"/>
    <w:rsid w:val="0000194E"/>
    <w:rsid w:val="0000338E"/>
    <w:rsid w:val="00010851"/>
    <w:rsid w:val="00011847"/>
    <w:rsid w:val="00012FD6"/>
    <w:rsid w:val="00013161"/>
    <w:rsid w:val="000213DE"/>
    <w:rsid w:val="00021922"/>
    <w:rsid w:val="00022D7E"/>
    <w:rsid w:val="00022DE2"/>
    <w:rsid w:val="0002300E"/>
    <w:rsid w:val="00023E40"/>
    <w:rsid w:val="00025798"/>
    <w:rsid w:val="00032826"/>
    <w:rsid w:val="00035445"/>
    <w:rsid w:val="000357C6"/>
    <w:rsid w:val="000373EC"/>
    <w:rsid w:val="000377B2"/>
    <w:rsid w:val="0004026C"/>
    <w:rsid w:val="0004262A"/>
    <w:rsid w:val="0004301F"/>
    <w:rsid w:val="000443D8"/>
    <w:rsid w:val="00045C14"/>
    <w:rsid w:val="0004636A"/>
    <w:rsid w:val="0004695B"/>
    <w:rsid w:val="00055BD1"/>
    <w:rsid w:val="00056E76"/>
    <w:rsid w:val="00057415"/>
    <w:rsid w:val="00057E7B"/>
    <w:rsid w:val="0006008A"/>
    <w:rsid w:val="0006178A"/>
    <w:rsid w:val="000635AB"/>
    <w:rsid w:val="00065657"/>
    <w:rsid w:val="000710F7"/>
    <w:rsid w:val="0007208F"/>
    <w:rsid w:val="000728B0"/>
    <w:rsid w:val="00073A76"/>
    <w:rsid w:val="00074648"/>
    <w:rsid w:val="00076083"/>
    <w:rsid w:val="00077C8F"/>
    <w:rsid w:val="0008187C"/>
    <w:rsid w:val="00083ED2"/>
    <w:rsid w:val="00085A8D"/>
    <w:rsid w:val="000923DE"/>
    <w:rsid w:val="00093419"/>
    <w:rsid w:val="00093935"/>
    <w:rsid w:val="000946AE"/>
    <w:rsid w:val="00096C3E"/>
    <w:rsid w:val="000976C8"/>
    <w:rsid w:val="000A2206"/>
    <w:rsid w:val="000A24F5"/>
    <w:rsid w:val="000A3EDF"/>
    <w:rsid w:val="000B4689"/>
    <w:rsid w:val="000C12FF"/>
    <w:rsid w:val="000C2E6C"/>
    <w:rsid w:val="000C3374"/>
    <w:rsid w:val="000C43C8"/>
    <w:rsid w:val="000C68AB"/>
    <w:rsid w:val="000D06DA"/>
    <w:rsid w:val="000D1CA8"/>
    <w:rsid w:val="000D2186"/>
    <w:rsid w:val="000D22DB"/>
    <w:rsid w:val="000D2DF1"/>
    <w:rsid w:val="000D6CF2"/>
    <w:rsid w:val="000D71E9"/>
    <w:rsid w:val="000D7DF3"/>
    <w:rsid w:val="000E380E"/>
    <w:rsid w:val="000E4D92"/>
    <w:rsid w:val="000E710A"/>
    <w:rsid w:val="000E7ECA"/>
    <w:rsid w:val="000F0E6B"/>
    <w:rsid w:val="000F1ED1"/>
    <w:rsid w:val="000F222C"/>
    <w:rsid w:val="000F2F8A"/>
    <w:rsid w:val="000F7416"/>
    <w:rsid w:val="001014C8"/>
    <w:rsid w:val="001022F5"/>
    <w:rsid w:val="001053FB"/>
    <w:rsid w:val="00106E1C"/>
    <w:rsid w:val="00110588"/>
    <w:rsid w:val="001109C8"/>
    <w:rsid w:val="0011184C"/>
    <w:rsid w:val="00111F23"/>
    <w:rsid w:val="001125DA"/>
    <w:rsid w:val="00112F67"/>
    <w:rsid w:val="00115F45"/>
    <w:rsid w:val="00116A8D"/>
    <w:rsid w:val="00116C7F"/>
    <w:rsid w:val="001171F2"/>
    <w:rsid w:val="0012219C"/>
    <w:rsid w:val="00125879"/>
    <w:rsid w:val="00125948"/>
    <w:rsid w:val="0012600A"/>
    <w:rsid w:val="0012657A"/>
    <w:rsid w:val="001266F5"/>
    <w:rsid w:val="00126820"/>
    <w:rsid w:val="001268A3"/>
    <w:rsid w:val="001275DF"/>
    <w:rsid w:val="0013067B"/>
    <w:rsid w:val="00132CF1"/>
    <w:rsid w:val="00132E1F"/>
    <w:rsid w:val="00133248"/>
    <w:rsid w:val="00133E8A"/>
    <w:rsid w:val="00134227"/>
    <w:rsid w:val="00136827"/>
    <w:rsid w:val="00137C7F"/>
    <w:rsid w:val="00137F32"/>
    <w:rsid w:val="0014277F"/>
    <w:rsid w:val="0014468F"/>
    <w:rsid w:val="00146453"/>
    <w:rsid w:val="001504D3"/>
    <w:rsid w:val="001508CF"/>
    <w:rsid w:val="00150CCB"/>
    <w:rsid w:val="001513D5"/>
    <w:rsid w:val="00151429"/>
    <w:rsid w:val="00151B75"/>
    <w:rsid w:val="001555D8"/>
    <w:rsid w:val="001556E3"/>
    <w:rsid w:val="0015794A"/>
    <w:rsid w:val="00157DB6"/>
    <w:rsid w:val="001601B6"/>
    <w:rsid w:val="001608C6"/>
    <w:rsid w:val="00161C63"/>
    <w:rsid w:val="00162825"/>
    <w:rsid w:val="0016464D"/>
    <w:rsid w:val="00164955"/>
    <w:rsid w:val="00164BE3"/>
    <w:rsid w:val="001652B6"/>
    <w:rsid w:val="00167FB0"/>
    <w:rsid w:val="001711BF"/>
    <w:rsid w:val="00172070"/>
    <w:rsid w:val="00173272"/>
    <w:rsid w:val="001755C0"/>
    <w:rsid w:val="00177471"/>
    <w:rsid w:val="001850CE"/>
    <w:rsid w:val="00185294"/>
    <w:rsid w:val="00194247"/>
    <w:rsid w:val="001942B0"/>
    <w:rsid w:val="001954F8"/>
    <w:rsid w:val="001A6B51"/>
    <w:rsid w:val="001A6DBD"/>
    <w:rsid w:val="001B033F"/>
    <w:rsid w:val="001B0559"/>
    <w:rsid w:val="001B1E6D"/>
    <w:rsid w:val="001B2E7D"/>
    <w:rsid w:val="001B354C"/>
    <w:rsid w:val="001B579C"/>
    <w:rsid w:val="001B5EE7"/>
    <w:rsid w:val="001B755F"/>
    <w:rsid w:val="001B7A2F"/>
    <w:rsid w:val="001C0A91"/>
    <w:rsid w:val="001C1DD9"/>
    <w:rsid w:val="001C2F5E"/>
    <w:rsid w:val="001C4305"/>
    <w:rsid w:val="001C4412"/>
    <w:rsid w:val="001C5A8E"/>
    <w:rsid w:val="001D24AF"/>
    <w:rsid w:val="001D62AD"/>
    <w:rsid w:val="001D7243"/>
    <w:rsid w:val="001F055D"/>
    <w:rsid w:val="001F534A"/>
    <w:rsid w:val="001F5B93"/>
    <w:rsid w:val="0020281D"/>
    <w:rsid w:val="00204F01"/>
    <w:rsid w:val="0020564F"/>
    <w:rsid w:val="00206F8A"/>
    <w:rsid w:val="00207214"/>
    <w:rsid w:val="00207C1B"/>
    <w:rsid w:val="002134D1"/>
    <w:rsid w:val="002172F1"/>
    <w:rsid w:val="002178EB"/>
    <w:rsid w:val="00220D6D"/>
    <w:rsid w:val="00220EF6"/>
    <w:rsid w:val="00221F9A"/>
    <w:rsid w:val="002227CD"/>
    <w:rsid w:val="0022779E"/>
    <w:rsid w:val="00232CDF"/>
    <w:rsid w:val="002331CD"/>
    <w:rsid w:val="00235CA4"/>
    <w:rsid w:val="00236614"/>
    <w:rsid w:val="00236961"/>
    <w:rsid w:val="00237078"/>
    <w:rsid w:val="00237CE2"/>
    <w:rsid w:val="00240163"/>
    <w:rsid w:val="00241031"/>
    <w:rsid w:val="00243F10"/>
    <w:rsid w:val="002443D1"/>
    <w:rsid w:val="00244742"/>
    <w:rsid w:val="00245349"/>
    <w:rsid w:val="00245E1E"/>
    <w:rsid w:val="00246F21"/>
    <w:rsid w:val="00247DFB"/>
    <w:rsid w:val="00247FD3"/>
    <w:rsid w:val="0025611F"/>
    <w:rsid w:val="0025625B"/>
    <w:rsid w:val="00256A28"/>
    <w:rsid w:val="00261D65"/>
    <w:rsid w:val="002636C9"/>
    <w:rsid w:val="002658A7"/>
    <w:rsid w:val="00270422"/>
    <w:rsid w:val="00271010"/>
    <w:rsid w:val="002711D8"/>
    <w:rsid w:val="00271C22"/>
    <w:rsid w:val="00272467"/>
    <w:rsid w:val="002727FF"/>
    <w:rsid w:val="00273CA9"/>
    <w:rsid w:val="00274D37"/>
    <w:rsid w:val="00275D6F"/>
    <w:rsid w:val="00275D82"/>
    <w:rsid w:val="00277791"/>
    <w:rsid w:val="0028321F"/>
    <w:rsid w:val="00284056"/>
    <w:rsid w:val="002852B0"/>
    <w:rsid w:val="0028560F"/>
    <w:rsid w:val="00286DF2"/>
    <w:rsid w:val="00291602"/>
    <w:rsid w:val="00292266"/>
    <w:rsid w:val="0029274B"/>
    <w:rsid w:val="0029299A"/>
    <w:rsid w:val="00293164"/>
    <w:rsid w:val="002936A1"/>
    <w:rsid w:val="0029412E"/>
    <w:rsid w:val="00294196"/>
    <w:rsid w:val="002A053D"/>
    <w:rsid w:val="002A0943"/>
    <w:rsid w:val="002A23C0"/>
    <w:rsid w:val="002A28F3"/>
    <w:rsid w:val="002A4571"/>
    <w:rsid w:val="002A574A"/>
    <w:rsid w:val="002B27A4"/>
    <w:rsid w:val="002B2975"/>
    <w:rsid w:val="002B6E3D"/>
    <w:rsid w:val="002C001F"/>
    <w:rsid w:val="002C086C"/>
    <w:rsid w:val="002C1D9B"/>
    <w:rsid w:val="002C287A"/>
    <w:rsid w:val="002C2DBF"/>
    <w:rsid w:val="002C36CE"/>
    <w:rsid w:val="002C4A59"/>
    <w:rsid w:val="002C77B8"/>
    <w:rsid w:val="002C7D08"/>
    <w:rsid w:val="002D03B3"/>
    <w:rsid w:val="002D1E45"/>
    <w:rsid w:val="002D2E12"/>
    <w:rsid w:val="002D49C6"/>
    <w:rsid w:val="002D5631"/>
    <w:rsid w:val="002D6AF8"/>
    <w:rsid w:val="002D7C0E"/>
    <w:rsid w:val="002E1098"/>
    <w:rsid w:val="002E1DAC"/>
    <w:rsid w:val="002E28B3"/>
    <w:rsid w:val="002E53F0"/>
    <w:rsid w:val="002E5B02"/>
    <w:rsid w:val="002E74E6"/>
    <w:rsid w:val="002F0A74"/>
    <w:rsid w:val="002F1573"/>
    <w:rsid w:val="002F2202"/>
    <w:rsid w:val="002F30C0"/>
    <w:rsid w:val="002F31F4"/>
    <w:rsid w:val="002F3833"/>
    <w:rsid w:val="002F3D86"/>
    <w:rsid w:val="002F4CF7"/>
    <w:rsid w:val="002F5422"/>
    <w:rsid w:val="0030108E"/>
    <w:rsid w:val="003031F5"/>
    <w:rsid w:val="003033C2"/>
    <w:rsid w:val="003074FE"/>
    <w:rsid w:val="00310119"/>
    <w:rsid w:val="003105B6"/>
    <w:rsid w:val="0031071C"/>
    <w:rsid w:val="00310A92"/>
    <w:rsid w:val="00310F88"/>
    <w:rsid w:val="00311049"/>
    <w:rsid w:val="00311408"/>
    <w:rsid w:val="00311E16"/>
    <w:rsid w:val="003122FA"/>
    <w:rsid w:val="00313E26"/>
    <w:rsid w:val="00316416"/>
    <w:rsid w:val="003171FF"/>
    <w:rsid w:val="00320646"/>
    <w:rsid w:val="00320B2B"/>
    <w:rsid w:val="003219D1"/>
    <w:rsid w:val="00321FCC"/>
    <w:rsid w:val="00324D63"/>
    <w:rsid w:val="00325DA3"/>
    <w:rsid w:val="00327655"/>
    <w:rsid w:val="00331C8B"/>
    <w:rsid w:val="0033572B"/>
    <w:rsid w:val="00335D00"/>
    <w:rsid w:val="003377B4"/>
    <w:rsid w:val="00344420"/>
    <w:rsid w:val="003450F6"/>
    <w:rsid w:val="0034557B"/>
    <w:rsid w:val="00346647"/>
    <w:rsid w:val="00346932"/>
    <w:rsid w:val="00347B95"/>
    <w:rsid w:val="00353576"/>
    <w:rsid w:val="0035447E"/>
    <w:rsid w:val="00354E6B"/>
    <w:rsid w:val="00355183"/>
    <w:rsid w:val="003559B3"/>
    <w:rsid w:val="00357738"/>
    <w:rsid w:val="00357873"/>
    <w:rsid w:val="00357B76"/>
    <w:rsid w:val="003620DC"/>
    <w:rsid w:val="00362605"/>
    <w:rsid w:val="00362AB4"/>
    <w:rsid w:val="00363F24"/>
    <w:rsid w:val="00365298"/>
    <w:rsid w:val="00365DA3"/>
    <w:rsid w:val="003675CE"/>
    <w:rsid w:val="0036797A"/>
    <w:rsid w:val="00370098"/>
    <w:rsid w:val="00370F32"/>
    <w:rsid w:val="0037157E"/>
    <w:rsid w:val="0037448A"/>
    <w:rsid w:val="003805DD"/>
    <w:rsid w:val="00380F3F"/>
    <w:rsid w:val="00386DFF"/>
    <w:rsid w:val="003906C0"/>
    <w:rsid w:val="00391242"/>
    <w:rsid w:val="00391321"/>
    <w:rsid w:val="00391847"/>
    <w:rsid w:val="00393AAC"/>
    <w:rsid w:val="00393FD4"/>
    <w:rsid w:val="00394B16"/>
    <w:rsid w:val="00396CD5"/>
    <w:rsid w:val="00397684"/>
    <w:rsid w:val="003A0F66"/>
    <w:rsid w:val="003A2025"/>
    <w:rsid w:val="003A260E"/>
    <w:rsid w:val="003A34C6"/>
    <w:rsid w:val="003A406E"/>
    <w:rsid w:val="003A4ADD"/>
    <w:rsid w:val="003A6531"/>
    <w:rsid w:val="003B0B36"/>
    <w:rsid w:val="003B4070"/>
    <w:rsid w:val="003B4C90"/>
    <w:rsid w:val="003B5A3E"/>
    <w:rsid w:val="003B5DC8"/>
    <w:rsid w:val="003B6BCC"/>
    <w:rsid w:val="003B7B0B"/>
    <w:rsid w:val="003B7FC0"/>
    <w:rsid w:val="003C15E8"/>
    <w:rsid w:val="003C1FE3"/>
    <w:rsid w:val="003C4509"/>
    <w:rsid w:val="003C45B6"/>
    <w:rsid w:val="003C5E43"/>
    <w:rsid w:val="003C7190"/>
    <w:rsid w:val="003D2D3B"/>
    <w:rsid w:val="003D399E"/>
    <w:rsid w:val="003D3F2E"/>
    <w:rsid w:val="003D5963"/>
    <w:rsid w:val="003D6034"/>
    <w:rsid w:val="003D61E7"/>
    <w:rsid w:val="003D642B"/>
    <w:rsid w:val="003D7F52"/>
    <w:rsid w:val="003E2216"/>
    <w:rsid w:val="003E54CF"/>
    <w:rsid w:val="003E5A54"/>
    <w:rsid w:val="003F40CB"/>
    <w:rsid w:val="003F4370"/>
    <w:rsid w:val="00400CE9"/>
    <w:rsid w:val="00400D40"/>
    <w:rsid w:val="00404645"/>
    <w:rsid w:val="00405E9E"/>
    <w:rsid w:val="00407537"/>
    <w:rsid w:val="004111B9"/>
    <w:rsid w:val="004112E8"/>
    <w:rsid w:val="004147BD"/>
    <w:rsid w:val="00414FD5"/>
    <w:rsid w:val="00416555"/>
    <w:rsid w:val="0042021D"/>
    <w:rsid w:val="00423C96"/>
    <w:rsid w:val="004352BA"/>
    <w:rsid w:val="004377A9"/>
    <w:rsid w:val="00437CE6"/>
    <w:rsid w:val="004424F0"/>
    <w:rsid w:val="00442514"/>
    <w:rsid w:val="004429A5"/>
    <w:rsid w:val="00442D86"/>
    <w:rsid w:val="00443D9D"/>
    <w:rsid w:val="00444CF1"/>
    <w:rsid w:val="004474C3"/>
    <w:rsid w:val="00450A40"/>
    <w:rsid w:val="00450B70"/>
    <w:rsid w:val="00452151"/>
    <w:rsid w:val="0045239C"/>
    <w:rsid w:val="004559BC"/>
    <w:rsid w:val="00457C87"/>
    <w:rsid w:val="00457FD5"/>
    <w:rsid w:val="00461893"/>
    <w:rsid w:val="004638A2"/>
    <w:rsid w:val="004650FC"/>
    <w:rsid w:val="00465EB9"/>
    <w:rsid w:val="00467509"/>
    <w:rsid w:val="004702AC"/>
    <w:rsid w:val="004706F6"/>
    <w:rsid w:val="00474160"/>
    <w:rsid w:val="00475481"/>
    <w:rsid w:val="004761DE"/>
    <w:rsid w:val="00480FFE"/>
    <w:rsid w:val="00481C4C"/>
    <w:rsid w:val="0048272E"/>
    <w:rsid w:val="0048302E"/>
    <w:rsid w:val="004834F1"/>
    <w:rsid w:val="00483D7E"/>
    <w:rsid w:val="0048418B"/>
    <w:rsid w:val="00485DD8"/>
    <w:rsid w:val="004863A1"/>
    <w:rsid w:val="004871E1"/>
    <w:rsid w:val="00487608"/>
    <w:rsid w:val="0048790C"/>
    <w:rsid w:val="00487F09"/>
    <w:rsid w:val="00490586"/>
    <w:rsid w:val="00491988"/>
    <w:rsid w:val="00493B3D"/>
    <w:rsid w:val="00494040"/>
    <w:rsid w:val="00494360"/>
    <w:rsid w:val="004A1B70"/>
    <w:rsid w:val="004A4150"/>
    <w:rsid w:val="004A7100"/>
    <w:rsid w:val="004B1CEC"/>
    <w:rsid w:val="004B235C"/>
    <w:rsid w:val="004B2916"/>
    <w:rsid w:val="004B2CFA"/>
    <w:rsid w:val="004B64BD"/>
    <w:rsid w:val="004B70DA"/>
    <w:rsid w:val="004B76B3"/>
    <w:rsid w:val="004B7F6C"/>
    <w:rsid w:val="004C284D"/>
    <w:rsid w:val="004C4B09"/>
    <w:rsid w:val="004D0314"/>
    <w:rsid w:val="004D10FB"/>
    <w:rsid w:val="004D198A"/>
    <w:rsid w:val="004D282F"/>
    <w:rsid w:val="004D4185"/>
    <w:rsid w:val="004D44DA"/>
    <w:rsid w:val="004D453E"/>
    <w:rsid w:val="004D457E"/>
    <w:rsid w:val="004D5656"/>
    <w:rsid w:val="004D5E50"/>
    <w:rsid w:val="004D6E1E"/>
    <w:rsid w:val="004D7885"/>
    <w:rsid w:val="004D7F26"/>
    <w:rsid w:val="004E04A3"/>
    <w:rsid w:val="004E0776"/>
    <w:rsid w:val="004E0A0F"/>
    <w:rsid w:val="004E0DA5"/>
    <w:rsid w:val="004E35E9"/>
    <w:rsid w:val="004E5A91"/>
    <w:rsid w:val="004E6E9C"/>
    <w:rsid w:val="004F0BB5"/>
    <w:rsid w:val="004F2B0C"/>
    <w:rsid w:val="004F4566"/>
    <w:rsid w:val="004F4657"/>
    <w:rsid w:val="004F6A9B"/>
    <w:rsid w:val="004F700A"/>
    <w:rsid w:val="004F76E8"/>
    <w:rsid w:val="00500CF2"/>
    <w:rsid w:val="0050299B"/>
    <w:rsid w:val="005029EC"/>
    <w:rsid w:val="00505B04"/>
    <w:rsid w:val="00506861"/>
    <w:rsid w:val="00506E17"/>
    <w:rsid w:val="00512162"/>
    <w:rsid w:val="00512AA5"/>
    <w:rsid w:val="00512D10"/>
    <w:rsid w:val="00512E9A"/>
    <w:rsid w:val="0051378E"/>
    <w:rsid w:val="00513875"/>
    <w:rsid w:val="00522B03"/>
    <w:rsid w:val="00523F2D"/>
    <w:rsid w:val="00524B14"/>
    <w:rsid w:val="00524BD2"/>
    <w:rsid w:val="005254B2"/>
    <w:rsid w:val="00526AE2"/>
    <w:rsid w:val="00526FF6"/>
    <w:rsid w:val="0053138E"/>
    <w:rsid w:val="0053292F"/>
    <w:rsid w:val="00532D5F"/>
    <w:rsid w:val="00533B0B"/>
    <w:rsid w:val="005343DC"/>
    <w:rsid w:val="00535267"/>
    <w:rsid w:val="00535673"/>
    <w:rsid w:val="00541932"/>
    <w:rsid w:val="00541D4D"/>
    <w:rsid w:val="005426C4"/>
    <w:rsid w:val="00545295"/>
    <w:rsid w:val="005462DA"/>
    <w:rsid w:val="00551241"/>
    <w:rsid w:val="00553551"/>
    <w:rsid w:val="00554259"/>
    <w:rsid w:val="0055600C"/>
    <w:rsid w:val="00562499"/>
    <w:rsid w:val="00563A61"/>
    <w:rsid w:val="0056448A"/>
    <w:rsid w:val="00565A50"/>
    <w:rsid w:val="00566CE4"/>
    <w:rsid w:val="005677EF"/>
    <w:rsid w:val="0056796F"/>
    <w:rsid w:val="00567D29"/>
    <w:rsid w:val="00570073"/>
    <w:rsid w:val="00570507"/>
    <w:rsid w:val="00570589"/>
    <w:rsid w:val="005721D0"/>
    <w:rsid w:val="00572F20"/>
    <w:rsid w:val="005734F9"/>
    <w:rsid w:val="00574068"/>
    <w:rsid w:val="005743B6"/>
    <w:rsid w:val="00574827"/>
    <w:rsid w:val="00582644"/>
    <w:rsid w:val="00584136"/>
    <w:rsid w:val="00584282"/>
    <w:rsid w:val="0058628C"/>
    <w:rsid w:val="00586569"/>
    <w:rsid w:val="00586995"/>
    <w:rsid w:val="00591D16"/>
    <w:rsid w:val="00593C6F"/>
    <w:rsid w:val="0059429D"/>
    <w:rsid w:val="00594794"/>
    <w:rsid w:val="00594FCB"/>
    <w:rsid w:val="0059509D"/>
    <w:rsid w:val="0059682F"/>
    <w:rsid w:val="005975C9"/>
    <w:rsid w:val="00597C6B"/>
    <w:rsid w:val="005A1B56"/>
    <w:rsid w:val="005A20D8"/>
    <w:rsid w:val="005A3CFB"/>
    <w:rsid w:val="005A4531"/>
    <w:rsid w:val="005A65E7"/>
    <w:rsid w:val="005B031D"/>
    <w:rsid w:val="005B06AF"/>
    <w:rsid w:val="005B14F3"/>
    <w:rsid w:val="005B17EB"/>
    <w:rsid w:val="005B2944"/>
    <w:rsid w:val="005B2D0B"/>
    <w:rsid w:val="005B3146"/>
    <w:rsid w:val="005B460F"/>
    <w:rsid w:val="005B4A6A"/>
    <w:rsid w:val="005B5B61"/>
    <w:rsid w:val="005B67E2"/>
    <w:rsid w:val="005B6CD3"/>
    <w:rsid w:val="005B7324"/>
    <w:rsid w:val="005B7EF8"/>
    <w:rsid w:val="005C287C"/>
    <w:rsid w:val="005C2F92"/>
    <w:rsid w:val="005C3FD0"/>
    <w:rsid w:val="005C480E"/>
    <w:rsid w:val="005C51D2"/>
    <w:rsid w:val="005C5B50"/>
    <w:rsid w:val="005C5E0F"/>
    <w:rsid w:val="005C6B3A"/>
    <w:rsid w:val="005D06F6"/>
    <w:rsid w:val="005D2DA7"/>
    <w:rsid w:val="005D2F64"/>
    <w:rsid w:val="005D33FE"/>
    <w:rsid w:val="005E1DF8"/>
    <w:rsid w:val="005E44D5"/>
    <w:rsid w:val="005E5D69"/>
    <w:rsid w:val="005E6E96"/>
    <w:rsid w:val="005E720A"/>
    <w:rsid w:val="005E7A7F"/>
    <w:rsid w:val="005F0280"/>
    <w:rsid w:val="005F39B3"/>
    <w:rsid w:val="005F39DB"/>
    <w:rsid w:val="005F70D3"/>
    <w:rsid w:val="005F7A1D"/>
    <w:rsid w:val="005F7A82"/>
    <w:rsid w:val="005F7BA6"/>
    <w:rsid w:val="00601D2F"/>
    <w:rsid w:val="00605485"/>
    <w:rsid w:val="00605D74"/>
    <w:rsid w:val="00615817"/>
    <w:rsid w:val="00617E65"/>
    <w:rsid w:val="00622E70"/>
    <w:rsid w:val="0062303E"/>
    <w:rsid w:val="00623B0D"/>
    <w:rsid w:val="00624A74"/>
    <w:rsid w:val="00625382"/>
    <w:rsid w:val="006263B7"/>
    <w:rsid w:val="006328AE"/>
    <w:rsid w:val="0063305D"/>
    <w:rsid w:val="00633089"/>
    <w:rsid w:val="006338B1"/>
    <w:rsid w:val="00634E0D"/>
    <w:rsid w:val="00636A69"/>
    <w:rsid w:val="00636B74"/>
    <w:rsid w:val="0064110D"/>
    <w:rsid w:val="00642546"/>
    <w:rsid w:val="00642C89"/>
    <w:rsid w:val="00645D1E"/>
    <w:rsid w:val="00647638"/>
    <w:rsid w:val="0065041B"/>
    <w:rsid w:val="00651CE2"/>
    <w:rsid w:val="00654999"/>
    <w:rsid w:val="00655358"/>
    <w:rsid w:val="00655B7C"/>
    <w:rsid w:val="00657165"/>
    <w:rsid w:val="006601CF"/>
    <w:rsid w:val="0066170A"/>
    <w:rsid w:val="00661B67"/>
    <w:rsid w:val="00662283"/>
    <w:rsid w:val="00663010"/>
    <w:rsid w:val="006648C5"/>
    <w:rsid w:val="00664BCA"/>
    <w:rsid w:val="0066596D"/>
    <w:rsid w:val="0066742E"/>
    <w:rsid w:val="00671816"/>
    <w:rsid w:val="00674232"/>
    <w:rsid w:val="00680FE7"/>
    <w:rsid w:val="00682264"/>
    <w:rsid w:val="00682E33"/>
    <w:rsid w:val="00683E4E"/>
    <w:rsid w:val="00686EF8"/>
    <w:rsid w:val="00687960"/>
    <w:rsid w:val="00691AC6"/>
    <w:rsid w:val="006932FE"/>
    <w:rsid w:val="00693FD8"/>
    <w:rsid w:val="00694948"/>
    <w:rsid w:val="006955E8"/>
    <w:rsid w:val="006A0D0B"/>
    <w:rsid w:val="006A27DB"/>
    <w:rsid w:val="006A2EBE"/>
    <w:rsid w:val="006A4441"/>
    <w:rsid w:val="006A44D8"/>
    <w:rsid w:val="006A5546"/>
    <w:rsid w:val="006A6951"/>
    <w:rsid w:val="006A6FF3"/>
    <w:rsid w:val="006B30EA"/>
    <w:rsid w:val="006B4CC8"/>
    <w:rsid w:val="006B5536"/>
    <w:rsid w:val="006C00D4"/>
    <w:rsid w:val="006C03C1"/>
    <w:rsid w:val="006C1549"/>
    <w:rsid w:val="006C2762"/>
    <w:rsid w:val="006C4C65"/>
    <w:rsid w:val="006C61E1"/>
    <w:rsid w:val="006C65B6"/>
    <w:rsid w:val="006C72A2"/>
    <w:rsid w:val="006D0C42"/>
    <w:rsid w:val="006D3958"/>
    <w:rsid w:val="006D3EB7"/>
    <w:rsid w:val="006D4486"/>
    <w:rsid w:val="006E1432"/>
    <w:rsid w:val="006E185F"/>
    <w:rsid w:val="006E2797"/>
    <w:rsid w:val="006E2FB5"/>
    <w:rsid w:val="006E3934"/>
    <w:rsid w:val="006E4F08"/>
    <w:rsid w:val="006E52C8"/>
    <w:rsid w:val="006E63F9"/>
    <w:rsid w:val="006E68E4"/>
    <w:rsid w:val="006F09BD"/>
    <w:rsid w:val="006F1469"/>
    <w:rsid w:val="006F2C42"/>
    <w:rsid w:val="00702A29"/>
    <w:rsid w:val="00702F06"/>
    <w:rsid w:val="00704A87"/>
    <w:rsid w:val="0070554D"/>
    <w:rsid w:val="007074DC"/>
    <w:rsid w:val="00707DE0"/>
    <w:rsid w:val="0071128F"/>
    <w:rsid w:val="00711CE6"/>
    <w:rsid w:val="00712B09"/>
    <w:rsid w:val="00712BA5"/>
    <w:rsid w:val="00713D75"/>
    <w:rsid w:val="00714168"/>
    <w:rsid w:val="0072017B"/>
    <w:rsid w:val="0072066B"/>
    <w:rsid w:val="00724408"/>
    <w:rsid w:val="00724513"/>
    <w:rsid w:val="0072494B"/>
    <w:rsid w:val="00724E8F"/>
    <w:rsid w:val="007250F5"/>
    <w:rsid w:val="00726BF1"/>
    <w:rsid w:val="007336E2"/>
    <w:rsid w:val="007351B6"/>
    <w:rsid w:val="00742563"/>
    <w:rsid w:val="0074557F"/>
    <w:rsid w:val="00750D4F"/>
    <w:rsid w:val="00752649"/>
    <w:rsid w:val="00752828"/>
    <w:rsid w:val="00752859"/>
    <w:rsid w:val="00752CBF"/>
    <w:rsid w:val="00753767"/>
    <w:rsid w:val="0075474D"/>
    <w:rsid w:val="007579F9"/>
    <w:rsid w:val="00760007"/>
    <w:rsid w:val="00760132"/>
    <w:rsid w:val="0076043F"/>
    <w:rsid w:val="00765949"/>
    <w:rsid w:val="0076617E"/>
    <w:rsid w:val="00770562"/>
    <w:rsid w:val="0077231F"/>
    <w:rsid w:val="00775276"/>
    <w:rsid w:val="0077632B"/>
    <w:rsid w:val="00776565"/>
    <w:rsid w:val="00777F5A"/>
    <w:rsid w:val="0078057C"/>
    <w:rsid w:val="00781232"/>
    <w:rsid w:val="0078186E"/>
    <w:rsid w:val="00781BD9"/>
    <w:rsid w:val="00781F80"/>
    <w:rsid w:val="00783DDB"/>
    <w:rsid w:val="00791EAF"/>
    <w:rsid w:val="007935D8"/>
    <w:rsid w:val="007950AD"/>
    <w:rsid w:val="00795CE7"/>
    <w:rsid w:val="00796D1D"/>
    <w:rsid w:val="007A0F71"/>
    <w:rsid w:val="007A1FC0"/>
    <w:rsid w:val="007A3EE2"/>
    <w:rsid w:val="007A4316"/>
    <w:rsid w:val="007A446D"/>
    <w:rsid w:val="007A4CEA"/>
    <w:rsid w:val="007A576B"/>
    <w:rsid w:val="007B02F1"/>
    <w:rsid w:val="007B0771"/>
    <w:rsid w:val="007B2A02"/>
    <w:rsid w:val="007B2F50"/>
    <w:rsid w:val="007B56CE"/>
    <w:rsid w:val="007B5793"/>
    <w:rsid w:val="007B6439"/>
    <w:rsid w:val="007C121A"/>
    <w:rsid w:val="007C168F"/>
    <w:rsid w:val="007C283E"/>
    <w:rsid w:val="007C481D"/>
    <w:rsid w:val="007D213A"/>
    <w:rsid w:val="007D45EC"/>
    <w:rsid w:val="007D619C"/>
    <w:rsid w:val="007D6A73"/>
    <w:rsid w:val="007D7C93"/>
    <w:rsid w:val="007E085A"/>
    <w:rsid w:val="007E213A"/>
    <w:rsid w:val="007E41E8"/>
    <w:rsid w:val="007F08C8"/>
    <w:rsid w:val="007F0C01"/>
    <w:rsid w:val="007F19E0"/>
    <w:rsid w:val="007F3785"/>
    <w:rsid w:val="007F403D"/>
    <w:rsid w:val="007F4B07"/>
    <w:rsid w:val="007F729C"/>
    <w:rsid w:val="007F7F25"/>
    <w:rsid w:val="0080002D"/>
    <w:rsid w:val="00801EB4"/>
    <w:rsid w:val="00802F6D"/>
    <w:rsid w:val="00803A80"/>
    <w:rsid w:val="008044B9"/>
    <w:rsid w:val="008049CA"/>
    <w:rsid w:val="00804C51"/>
    <w:rsid w:val="00811D2E"/>
    <w:rsid w:val="00812A61"/>
    <w:rsid w:val="0081346D"/>
    <w:rsid w:val="0082076B"/>
    <w:rsid w:val="00820E8B"/>
    <w:rsid w:val="00821152"/>
    <w:rsid w:val="008211AA"/>
    <w:rsid w:val="00822746"/>
    <w:rsid w:val="0082312C"/>
    <w:rsid w:val="00825CF3"/>
    <w:rsid w:val="00827ADB"/>
    <w:rsid w:val="00827B89"/>
    <w:rsid w:val="00830004"/>
    <w:rsid w:val="008310AE"/>
    <w:rsid w:val="00831E27"/>
    <w:rsid w:val="0084456D"/>
    <w:rsid w:val="008462C3"/>
    <w:rsid w:val="008473BE"/>
    <w:rsid w:val="008514A9"/>
    <w:rsid w:val="00852C80"/>
    <w:rsid w:val="00853E0F"/>
    <w:rsid w:val="0085444D"/>
    <w:rsid w:val="0085449A"/>
    <w:rsid w:val="0085475F"/>
    <w:rsid w:val="00854E49"/>
    <w:rsid w:val="00855174"/>
    <w:rsid w:val="00857377"/>
    <w:rsid w:val="00857C81"/>
    <w:rsid w:val="00862FE9"/>
    <w:rsid w:val="00870886"/>
    <w:rsid w:val="00870951"/>
    <w:rsid w:val="00872232"/>
    <w:rsid w:val="0087331F"/>
    <w:rsid w:val="0087349A"/>
    <w:rsid w:val="0088174D"/>
    <w:rsid w:val="00881999"/>
    <w:rsid w:val="008828AA"/>
    <w:rsid w:val="00883C29"/>
    <w:rsid w:val="008863B7"/>
    <w:rsid w:val="0088667C"/>
    <w:rsid w:val="008867A2"/>
    <w:rsid w:val="00887642"/>
    <w:rsid w:val="008901AF"/>
    <w:rsid w:val="00892A60"/>
    <w:rsid w:val="00895BDF"/>
    <w:rsid w:val="00896523"/>
    <w:rsid w:val="008965B1"/>
    <w:rsid w:val="008A14F1"/>
    <w:rsid w:val="008A2112"/>
    <w:rsid w:val="008A22AE"/>
    <w:rsid w:val="008A29D5"/>
    <w:rsid w:val="008A453B"/>
    <w:rsid w:val="008A547D"/>
    <w:rsid w:val="008A7E04"/>
    <w:rsid w:val="008B3F2E"/>
    <w:rsid w:val="008B6C90"/>
    <w:rsid w:val="008B7452"/>
    <w:rsid w:val="008C37F9"/>
    <w:rsid w:val="008C4D73"/>
    <w:rsid w:val="008C69C0"/>
    <w:rsid w:val="008C77FD"/>
    <w:rsid w:val="008C79B8"/>
    <w:rsid w:val="008D1318"/>
    <w:rsid w:val="008D2EA5"/>
    <w:rsid w:val="008D3339"/>
    <w:rsid w:val="008D3456"/>
    <w:rsid w:val="008D3745"/>
    <w:rsid w:val="008D39DE"/>
    <w:rsid w:val="008D5AD6"/>
    <w:rsid w:val="008D7FF8"/>
    <w:rsid w:val="008E424F"/>
    <w:rsid w:val="008E49DE"/>
    <w:rsid w:val="008E52E9"/>
    <w:rsid w:val="008E56BF"/>
    <w:rsid w:val="008E6406"/>
    <w:rsid w:val="008E7272"/>
    <w:rsid w:val="008E73C3"/>
    <w:rsid w:val="008E7DD3"/>
    <w:rsid w:val="008F06C4"/>
    <w:rsid w:val="008F0AD4"/>
    <w:rsid w:val="008F1182"/>
    <w:rsid w:val="008F327F"/>
    <w:rsid w:val="008F546B"/>
    <w:rsid w:val="008F6879"/>
    <w:rsid w:val="008F7B49"/>
    <w:rsid w:val="0090058C"/>
    <w:rsid w:val="0090059C"/>
    <w:rsid w:val="00900A26"/>
    <w:rsid w:val="00901ABB"/>
    <w:rsid w:val="00902A72"/>
    <w:rsid w:val="00903649"/>
    <w:rsid w:val="00904DCE"/>
    <w:rsid w:val="0090614C"/>
    <w:rsid w:val="009109E1"/>
    <w:rsid w:val="00911332"/>
    <w:rsid w:val="00911E54"/>
    <w:rsid w:val="0091549B"/>
    <w:rsid w:val="00915B18"/>
    <w:rsid w:val="0091691D"/>
    <w:rsid w:val="00920254"/>
    <w:rsid w:val="009202D1"/>
    <w:rsid w:val="00921D71"/>
    <w:rsid w:val="009244CA"/>
    <w:rsid w:val="009268CD"/>
    <w:rsid w:val="009276FB"/>
    <w:rsid w:val="009312A7"/>
    <w:rsid w:val="00931AD7"/>
    <w:rsid w:val="0093334F"/>
    <w:rsid w:val="00934190"/>
    <w:rsid w:val="00934E57"/>
    <w:rsid w:val="009358EC"/>
    <w:rsid w:val="00935DC2"/>
    <w:rsid w:val="009457DD"/>
    <w:rsid w:val="00945854"/>
    <w:rsid w:val="0094604C"/>
    <w:rsid w:val="00946576"/>
    <w:rsid w:val="00952ECF"/>
    <w:rsid w:val="00956193"/>
    <w:rsid w:val="00956283"/>
    <w:rsid w:val="00961215"/>
    <w:rsid w:val="00962CE5"/>
    <w:rsid w:val="009670A8"/>
    <w:rsid w:val="0096718E"/>
    <w:rsid w:val="009677CA"/>
    <w:rsid w:val="0097144F"/>
    <w:rsid w:val="00972246"/>
    <w:rsid w:val="0097637C"/>
    <w:rsid w:val="00977E1E"/>
    <w:rsid w:val="009820A9"/>
    <w:rsid w:val="009823C2"/>
    <w:rsid w:val="00983B6B"/>
    <w:rsid w:val="00985E07"/>
    <w:rsid w:val="00985F06"/>
    <w:rsid w:val="00986790"/>
    <w:rsid w:val="00990C77"/>
    <w:rsid w:val="00991516"/>
    <w:rsid w:val="00991969"/>
    <w:rsid w:val="00991E6A"/>
    <w:rsid w:val="009925EB"/>
    <w:rsid w:val="00992AFB"/>
    <w:rsid w:val="00994B59"/>
    <w:rsid w:val="009972FC"/>
    <w:rsid w:val="00997B2C"/>
    <w:rsid w:val="009A3B87"/>
    <w:rsid w:val="009A3E3B"/>
    <w:rsid w:val="009A41EA"/>
    <w:rsid w:val="009A45DC"/>
    <w:rsid w:val="009A4746"/>
    <w:rsid w:val="009A52A1"/>
    <w:rsid w:val="009A5C2A"/>
    <w:rsid w:val="009A6267"/>
    <w:rsid w:val="009B2D87"/>
    <w:rsid w:val="009B4D7B"/>
    <w:rsid w:val="009B64A7"/>
    <w:rsid w:val="009B6D51"/>
    <w:rsid w:val="009C06CD"/>
    <w:rsid w:val="009C106A"/>
    <w:rsid w:val="009C1AA1"/>
    <w:rsid w:val="009C1EEF"/>
    <w:rsid w:val="009C4EA8"/>
    <w:rsid w:val="009C69B1"/>
    <w:rsid w:val="009C7011"/>
    <w:rsid w:val="009D1425"/>
    <w:rsid w:val="009D17F0"/>
    <w:rsid w:val="009D1C82"/>
    <w:rsid w:val="009D1ECC"/>
    <w:rsid w:val="009D26B1"/>
    <w:rsid w:val="009D6F48"/>
    <w:rsid w:val="009E0224"/>
    <w:rsid w:val="009E16BA"/>
    <w:rsid w:val="009E1850"/>
    <w:rsid w:val="009E7033"/>
    <w:rsid w:val="009F0061"/>
    <w:rsid w:val="009F1138"/>
    <w:rsid w:val="009F22F1"/>
    <w:rsid w:val="009F36C3"/>
    <w:rsid w:val="009F3D28"/>
    <w:rsid w:val="009F59B6"/>
    <w:rsid w:val="009F63D4"/>
    <w:rsid w:val="009F69E8"/>
    <w:rsid w:val="009F7A4D"/>
    <w:rsid w:val="00A034AC"/>
    <w:rsid w:val="00A03B95"/>
    <w:rsid w:val="00A0497E"/>
    <w:rsid w:val="00A04BDD"/>
    <w:rsid w:val="00A0609F"/>
    <w:rsid w:val="00A072DD"/>
    <w:rsid w:val="00A10605"/>
    <w:rsid w:val="00A12402"/>
    <w:rsid w:val="00A12615"/>
    <w:rsid w:val="00A12675"/>
    <w:rsid w:val="00A127F0"/>
    <w:rsid w:val="00A14137"/>
    <w:rsid w:val="00A201D4"/>
    <w:rsid w:val="00A20C43"/>
    <w:rsid w:val="00A2213A"/>
    <w:rsid w:val="00A22397"/>
    <w:rsid w:val="00A22918"/>
    <w:rsid w:val="00A2320A"/>
    <w:rsid w:val="00A246A7"/>
    <w:rsid w:val="00A24DB3"/>
    <w:rsid w:val="00A25262"/>
    <w:rsid w:val="00A25E87"/>
    <w:rsid w:val="00A2661B"/>
    <w:rsid w:val="00A2662B"/>
    <w:rsid w:val="00A26E97"/>
    <w:rsid w:val="00A30CC0"/>
    <w:rsid w:val="00A34A27"/>
    <w:rsid w:val="00A35148"/>
    <w:rsid w:val="00A355A5"/>
    <w:rsid w:val="00A36645"/>
    <w:rsid w:val="00A451B9"/>
    <w:rsid w:val="00A456B0"/>
    <w:rsid w:val="00A52907"/>
    <w:rsid w:val="00A52AF5"/>
    <w:rsid w:val="00A53BF0"/>
    <w:rsid w:val="00A552F8"/>
    <w:rsid w:val="00A55C19"/>
    <w:rsid w:val="00A566B9"/>
    <w:rsid w:val="00A56A2B"/>
    <w:rsid w:val="00A60F90"/>
    <w:rsid w:val="00A62057"/>
    <w:rsid w:val="00A639B7"/>
    <w:rsid w:val="00A64280"/>
    <w:rsid w:val="00A66272"/>
    <w:rsid w:val="00A6785C"/>
    <w:rsid w:val="00A71C8C"/>
    <w:rsid w:val="00A74154"/>
    <w:rsid w:val="00A754C1"/>
    <w:rsid w:val="00A75F33"/>
    <w:rsid w:val="00A765E9"/>
    <w:rsid w:val="00A76C9E"/>
    <w:rsid w:val="00A77678"/>
    <w:rsid w:val="00A77846"/>
    <w:rsid w:val="00A81830"/>
    <w:rsid w:val="00A83863"/>
    <w:rsid w:val="00A845B1"/>
    <w:rsid w:val="00A87BF8"/>
    <w:rsid w:val="00A908E9"/>
    <w:rsid w:val="00A910F4"/>
    <w:rsid w:val="00A93DA9"/>
    <w:rsid w:val="00A9433D"/>
    <w:rsid w:val="00A946DA"/>
    <w:rsid w:val="00A9491F"/>
    <w:rsid w:val="00A95906"/>
    <w:rsid w:val="00A96C6F"/>
    <w:rsid w:val="00A9748E"/>
    <w:rsid w:val="00A97AC8"/>
    <w:rsid w:val="00A97E34"/>
    <w:rsid w:val="00AA0205"/>
    <w:rsid w:val="00AA237A"/>
    <w:rsid w:val="00AA23E4"/>
    <w:rsid w:val="00AA3115"/>
    <w:rsid w:val="00AA31ED"/>
    <w:rsid w:val="00AA4326"/>
    <w:rsid w:val="00AA5FB7"/>
    <w:rsid w:val="00AA71FE"/>
    <w:rsid w:val="00AB06B5"/>
    <w:rsid w:val="00AB402D"/>
    <w:rsid w:val="00AB4626"/>
    <w:rsid w:val="00AC1E2B"/>
    <w:rsid w:val="00AC5D7F"/>
    <w:rsid w:val="00AD0E85"/>
    <w:rsid w:val="00AD0FCB"/>
    <w:rsid w:val="00AD1794"/>
    <w:rsid w:val="00AD1A92"/>
    <w:rsid w:val="00AD2653"/>
    <w:rsid w:val="00AD29B3"/>
    <w:rsid w:val="00AD562A"/>
    <w:rsid w:val="00AD5C15"/>
    <w:rsid w:val="00AD6287"/>
    <w:rsid w:val="00AE3394"/>
    <w:rsid w:val="00AE3429"/>
    <w:rsid w:val="00AE37B4"/>
    <w:rsid w:val="00AE4A45"/>
    <w:rsid w:val="00AE4DD4"/>
    <w:rsid w:val="00AE5660"/>
    <w:rsid w:val="00AF1AEE"/>
    <w:rsid w:val="00AF6A53"/>
    <w:rsid w:val="00B0097A"/>
    <w:rsid w:val="00B03000"/>
    <w:rsid w:val="00B03B90"/>
    <w:rsid w:val="00B07AF1"/>
    <w:rsid w:val="00B11D80"/>
    <w:rsid w:val="00B12835"/>
    <w:rsid w:val="00B12EF1"/>
    <w:rsid w:val="00B13ECB"/>
    <w:rsid w:val="00B153E0"/>
    <w:rsid w:val="00B1669A"/>
    <w:rsid w:val="00B16803"/>
    <w:rsid w:val="00B232D8"/>
    <w:rsid w:val="00B23582"/>
    <w:rsid w:val="00B24199"/>
    <w:rsid w:val="00B25D80"/>
    <w:rsid w:val="00B2620A"/>
    <w:rsid w:val="00B37271"/>
    <w:rsid w:val="00B37A30"/>
    <w:rsid w:val="00B4188F"/>
    <w:rsid w:val="00B4248E"/>
    <w:rsid w:val="00B44FCD"/>
    <w:rsid w:val="00B45403"/>
    <w:rsid w:val="00B46DAF"/>
    <w:rsid w:val="00B47CFF"/>
    <w:rsid w:val="00B511CB"/>
    <w:rsid w:val="00B53878"/>
    <w:rsid w:val="00B546BF"/>
    <w:rsid w:val="00B5479A"/>
    <w:rsid w:val="00B56EB4"/>
    <w:rsid w:val="00B61019"/>
    <w:rsid w:val="00B61211"/>
    <w:rsid w:val="00B63186"/>
    <w:rsid w:val="00B7093C"/>
    <w:rsid w:val="00B70A43"/>
    <w:rsid w:val="00B71064"/>
    <w:rsid w:val="00B74C38"/>
    <w:rsid w:val="00B77123"/>
    <w:rsid w:val="00B77DAE"/>
    <w:rsid w:val="00B819A3"/>
    <w:rsid w:val="00B81A21"/>
    <w:rsid w:val="00B82BB1"/>
    <w:rsid w:val="00B8606F"/>
    <w:rsid w:val="00B86364"/>
    <w:rsid w:val="00B86972"/>
    <w:rsid w:val="00B910A2"/>
    <w:rsid w:val="00B91786"/>
    <w:rsid w:val="00B96E6A"/>
    <w:rsid w:val="00B97186"/>
    <w:rsid w:val="00BA0DBF"/>
    <w:rsid w:val="00BA267A"/>
    <w:rsid w:val="00BA4225"/>
    <w:rsid w:val="00BA504B"/>
    <w:rsid w:val="00BA50D2"/>
    <w:rsid w:val="00BA5215"/>
    <w:rsid w:val="00BA682E"/>
    <w:rsid w:val="00BA7152"/>
    <w:rsid w:val="00BB0305"/>
    <w:rsid w:val="00BB288F"/>
    <w:rsid w:val="00BB3019"/>
    <w:rsid w:val="00BB4568"/>
    <w:rsid w:val="00BB58B2"/>
    <w:rsid w:val="00BC12FB"/>
    <w:rsid w:val="00BC371A"/>
    <w:rsid w:val="00BC4A5F"/>
    <w:rsid w:val="00BC6C55"/>
    <w:rsid w:val="00BC7B44"/>
    <w:rsid w:val="00BD060F"/>
    <w:rsid w:val="00BD198C"/>
    <w:rsid w:val="00BD19A1"/>
    <w:rsid w:val="00BD606C"/>
    <w:rsid w:val="00BD6D0D"/>
    <w:rsid w:val="00BE1FED"/>
    <w:rsid w:val="00BE3F35"/>
    <w:rsid w:val="00BE54ED"/>
    <w:rsid w:val="00BF0041"/>
    <w:rsid w:val="00BF01A8"/>
    <w:rsid w:val="00BF36B1"/>
    <w:rsid w:val="00BF427C"/>
    <w:rsid w:val="00BF4A78"/>
    <w:rsid w:val="00BF4C60"/>
    <w:rsid w:val="00BF5B0E"/>
    <w:rsid w:val="00C03A3A"/>
    <w:rsid w:val="00C04C60"/>
    <w:rsid w:val="00C05EEA"/>
    <w:rsid w:val="00C12370"/>
    <w:rsid w:val="00C12950"/>
    <w:rsid w:val="00C13C2D"/>
    <w:rsid w:val="00C15C3C"/>
    <w:rsid w:val="00C17292"/>
    <w:rsid w:val="00C17846"/>
    <w:rsid w:val="00C17D85"/>
    <w:rsid w:val="00C20DF2"/>
    <w:rsid w:val="00C25625"/>
    <w:rsid w:val="00C26B28"/>
    <w:rsid w:val="00C27713"/>
    <w:rsid w:val="00C31F2B"/>
    <w:rsid w:val="00C34073"/>
    <w:rsid w:val="00C34536"/>
    <w:rsid w:val="00C3487A"/>
    <w:rsid w:val="00C361D8"/>
    <w:rsid w:val="00C40BCC"/>
    <w:rsid w:val="00C419D6"/>
    <w:rsid w:val="00C41B2D"/>
    <w:rsid w:val="00C429C9"/>
    <w:rsid w:val="00C43139"/>
    <w:rsid w:val="00C45701"/>
    <w:rsid w:val="00C45AAD"/>
    <w:rsid w:val="00C463D6"/>
    <w:rsid w:val="00C47265"/>
    <w:rsid w:val="00C50EA7"/>
    <w:rsid w:val="00C522C6"/>
    <w:rsid w:val="00C52879"/>
    <w:rsid w:val="00C52F6A"/>
    <w:rsid w:val="00C54423"/>
    <w:rsid w:val="00C54F34"/>
    <w:rsid w:val="00C56DAD"/>
    <w:rsid w:val="00C57DE5"/>
    <w:rsid w:val="00C60011"/>
    <w:rsid w:val="00C60254"/>
    <w:rsid w:val="00C603C2"/>
    <w:rsid w:val="00C60F21"/>
    <w:rsid w:val="00C61CC2"/>
    <w:rsid w:val="00C62172"/>
    <w:rsid w:val="00C624C4"/>
    <w:rsid w:val="00C624EA"/>
    <w:rsid w:val="00C62AC4"/>
    <w:rsid w:val="00C63A02"/>
    <w:rsid w:val="00C66190"/>
    <w:rsid w:val="00C67B2D"/>
    <w:rsid w:val="00C751C1"/>
    <w:rsid w:val="00C7584E"/>
    <w:rsid w:val="00C773BC"/>
    <w:rsid w:val="00C77843"/>
    <w:rsid w:val="00C77DF9"/>
    <w:rsid w:val="00C80E86"/>
    <w:rsid w:val="00C83BCC"/>
    <w:rsid w:val="00C849DA"/>
    <w:rsid w:val="00C90FC2"/>
    <w:rsid w:val="00C933FB"/>
    <w:rsid w:val="00C958B8"/>
    <w:rsid w:val="00C96985"/>
    <w:rsid w:val="00C97C24"/>
    <w:rsid w:val="00CA0026"/>
    <w:rsid w:val="00CA064B"/>
    <w:rsid w:val="00CA1122"/>
    <w:rsid w:val="00CA1668"/>
    <w:rsid w:val="00CA1B7A"/>
    <w:rsid w:val="00CA38DD"/>
    <w:rsid w:val="00CA4ACB"/>
    <w:rsid w:val="00CA5E27"/>
    <w:rsid w:val="00CB0D95"/>
    <w:rsid w:val="00CB2259"/>
    <w:rsid w:val="00CB390B"/>
    <w:rsid w:val="00CB3D4C"/>
    <w:rsid w:val="00CB4876"/>
    <w:rsid w:val="00CB4895"/>
    <w:rsid w:val="00CB5E11"/>
    <w:rsid w:val="00CB7A4D"/>
    <w:rsid w:val="00CB7E05"/>
    <w:rsid w:val="00CC44E4"/>
    <w:rsid w:val="00CC4C5F"/>
    <w:rsid w:val="00CD0BD8"/>
    <w:rsid w:val="00CD17F6"/>
    <w:rsid w:val="00CD20A3"/>
    <w:rsid w:val="00CE2990"/>
    <w:rsid w:val="00CE318B"/>
    <w:rsid w:val="00CE593F"/>
    <w:rsid w:val="00CE5D93"/>
    <w:rsid w:val="00CE6EA4"/>
    <w:rsid w:val="00CF0E01"/>
    <w:rsid w:val="00CF2BF7"/>
    <w:rsid w:val="00CF3731"/>
    <w:rsid w:val="00CF63A4"/>
    <w:rsid w:val="00CF7E76"/>
    <w:rsid w:val="00D0086F"/>
    <w:rsid w:val="00D00E66"/>
    <w:rsid w:val="00D04335"/>
    <w:rsid w:val="00D05D8F"/>
    <w:rsid w:val="00D10DC4"/>
    <w:rsid w:val="00D15724"/>
    <w:rsid w:val="00D201FA"/>
    <w:rsid w:val="00D21F81"/>
    <w:rsid w:val="00D22CEF"/>
    <w:rsid w:val="00D249A3"/>
    <w:rsid w:val="00D25D18"/>
    <w:rsid w:val="00D3282B"/>
    <w:rsid w:val="00D32B40"/>
    <w:rsid w:val="00D32E36"/>
    <w:rsid w:val="00D33220"/>
    <w:rsid w:val="00D337DC"/>
    <w:rsid w:val="00D35788"/>
    <w:rsid w:val="00D41941"/>
    <w:rsid w:val="00D430B7"/>
    <w:rsid w:val="00D43E01"/>
    <w:rsid w:val="00D43E8A"/>
    <w:rsid w:val="00D455AB"/>
    <w:rsid w:val="00D47372"/>
    <w:rsid w:val="00D54CDE"/>
    <w:rsid w:val="00D63667"/>
    <w:rsid w:val="00D63AB7"/>
    <w:rsid w:val="00D6464B"/>
    <w:rsid w:val="00D64827"/>
    <w:rsid w:val="00D649BF"/>
    <w:rsid w:val="00D66E8B"/>
    <w:rsid w:val="00D717A6"/>
    <w:rsid w:val="00D73D47"/>
    <w:rsid w:val="00D80B06"/>
    <w:rsid w:val="00D80CCC"/>
    <w:rsid w:val="00D840FD"/>
    <w:rsid w:val="00D85CE9"/>
    <w:rsid w:val="00D870B1"/>
    <w:rsid w:val="00D870DD"/>
    <w:rsid w:val="00D900AF"/>
    <w:rsid w:val="00D902D2"/>
    <w:rsid w:val="00D9057C"/>
    <w:rsid w:val="00D9282A"/>
    <w:rsid w:val="00D92E3A"/>
    <w:rsid w:val="00D94CC8"/>
    <w:rsid w:val="00D95D18"/>
    <w:rsid w:val="00D964DC"/>
    <w:rsid w:val="00D9661C"/>
    <w:rsid w:val="00D96E88"/>
    <w:rsid w:val="00D971B2"/>
    <w:rsid w:val="00D97C83"/>
    <w:rsid w:val="00DA0971"/>
    <w:rsid w:val="00DA28C1"/>
    <w:rsid w:val="00DA31CF"/>
    <w:rsid w:val="00DA4AE0"/>
    <w:rsid w:val="00DA5F77"/>
    <w:rsid w:val="00DB1FF8"/>
    <w:rsid w:val="00DB2840"/>
    <w:rsid w:val="00DB5553"/>
    <w:rsid w:val="00DB56CB"/>
    <w:rsid w:val="00DB61AB"/>
    <w:rsid w:val="00DB6A87"/>
    <w:rsid w:val="00DB7574"/>
    <w:rsid w:val="00DC0791"/>
    <w:rsid w:val="00DC21CE"/>
    <w:rsid w:val="00DC2725"/>
    <w:rsid w:val="00DC2B25"/>
    <w:rsid w:val="00DC3C35"/>
    <w:rsid w:val="00DC46AF"/>
    <w:rsid w:val="00DC471E"/>
    <w:rsid w:val="00DC6273"/>
    <w:rsid w:val="00DC6487"/>
    <w:rsid w:val="00DC66E2"/>
    <w:rsid w:val="00DC7AA1"/>
    <w:rsid w:val="00DD19EA"/>
    <w:rsid w:val="00DD234A"/>
    <w:rsid w:val="00DD4868"/>
    <w:rsid w:val="00DD4928"/>
    <w:rsid w:val="00DE0638"/>
    <w:rsid w:val="00DE2595"/>
    <w:rsid w:val="00DE3777"/>
    <w:rsid w:val="00DE3A3D"/>
    <w:rsid w:val="00DE3A63"/>
    <w:rsid w:val="00DE4D4B"/>
    <w:rsid w:val="00DE54D6"/>
    <w:rsid w:val="00DE5835"/>
    <w:rsid w:val="00DE67D7"/>
    <w:rsid w:val="00DE68D3"/>
    <w:rsid w:val="00DE7112"/>
    <w:rsid w:val="00DE72FE"/>
    <w:rsid w:val="00DE7580"/>
    <w:rsid w:val="00DE78F9"/>
    <w:rsid w:val="00DE7E6C"/>
    <w:rsid w:val="00DF0215"/>
    <w:rsid w:val="00DF2708"/>
    <w:rsid w:val="00DF4130"/>
    <w:rsid w:val="00DF4F58"/>
    <w:rsid w:val="00DF5F80"/>
    <w:rsid w:val="00DF6844"/>
    <w:rsid w:val="00DF7665"/>
    <w:rsid w:val="00DF76F9"/>
    <w:rsid w:val="00E005F9"/>
    <w:rsid w:val="00E02559"/>
    <w:rsid w:val="00E0470B"/>
    <w:rsid w:val="00E05260"/>
    <w:rsid w:val="00E05A0A"/>
    <w:rsid w:val="00E05A12"/>
    <w:rsid w:val="00E05B9A"/>
    <w:rsid w:val="00E0679F"/>
    <w:rsid w:val="00E072A9"/>
    <w:rsid w:val="00E14FA2"/>
    <w:rsid w:val="00E16584"/>
    <w:rsid w:val="00E17DAD"/>
    <w:rsid w:val="00E17E42"/>
    <w:rsid w:val="00E22040"/>
    <w:rsid w:val="00E23923"/>
    <w:rsid w:val="00E272B3"/>
    <w:rsid w:val="00E30781"/>
    <w:rsid w:val="00E30EE7"/>
    <w:rsid w:val="00E31D3B"/>
    <w:rsid w:val="00E32992"/>
    <w:rsid w:val="00E32D7A"/>
    <w:rsid w:val="00E35C0E"/>
    <w:rsid w:val="00E36ECB"/>
    <w:rsid w:val="00E3786D"/>
    <w:rsid w:val="00E42830"/>
    <w:rsid w:val="00E44F60"/>
    <w:rsid w:val="00E45C6A"/>
    <w:rsid w:val="00E45CA4"/>
    <w:rsid w:val="00E514F4"/>
    <w:rsid w:val="00E52C65"/>
    <w:rsid w:val="00E53F75"/>
    <w:rsid w:val="00E54258"/>
    <w:rsid w:val="00E549F1"/>
    <w:rsid w:val="00E568C3"/>
    <w:rsid w:val="00E60690"/>
    <w:rsid w:val="00E64253"/>
    <w:rsid w:val="00E65572"/>
    <w:rsid w:val="00E6565B"/>
    <w:rsid w:val="00E66827"/>
    <w:rsid w:val="00E71577"/>
    <w:rsid w:val="00E7346A"/>
    <w:rsid w:val="00E75FBF"/>
    <w:rsid w:val="00E767D6"/>
    <w:rsid w:val="00E76D28"/>
    <w:rsid w:val="00E8084F"/>
    <w:rsid w:val="00E835B7"/>
    <w:rsid w:val="00E84C60"/>
    <w:rsid w:val="00E8513A"/>
    <w:rsid w:val="00E85643"/>
    <w:rsid w:val="00E85D21"/>
    <w:rsid w:val="00E860B1"/>
    <w:rsid w:val="00E87DE1"/>
    <w:rsid w:val="00E911A3"/>
    <w:rsid w:val="00E94038"/>
    <w:rsid w:val="00E9580A"/>
    <w:rsid w:val="00E95981"/>
    <w:rsid w:val="00E96818"/>
    <w:rsid w:val="00E97FD2"/>
    <w:rsid w:val="00EA1218"/>
    <w:rsid w:val="00EA2AC0"/>
    <w:rsid w:val="00EA4060"/>
    <w:rsid w:val="00EA7F39"/>
    <w:rsid w:val="00EB0378"/>
    <w:rsid w:val="00EB0611"/>
    <w:rsid w:val="00EB13D6"/>
    <w:rsid w:val="00EB1C7E"/>
    <w:rsid w:val="00EB303C"/>
    <w:rsid w:val="00EB3F74"/>
    <w:rsid w:val="00EB4110"/>
    <w:rsid w:val="00EB61FC"/>
    <w:rsid w:val="00EB6629"/>
    <w:rsid w:val="00EC031E"/>
    <w:rsid w:val="00EC22AC"/>
    <w:rsid w:val="00EC3957"/>
    <w:rsid w:val="00EC4423"/>
    <w:rsid w:val="00EC49E1"/>
    <w:rsid w:val="00EC4FC4"/>
    <w:rsid w:val="00EC56BE"/>
    <w:rsid w:val="00ED08AB"/>
    <w:rsid w:val="00ED0B98"/>
    <w:rsid w:val="00ED2963"/>
    <w:rsid w:val="00ED5D39"/>
    <w:rsid w:val="00EE03D3"/>
    <w:rsid w:val="00EE0664"/>
    <w:rsid w:val="00EE3B6F"/>
    <w:rsid w:val="00EE47AB"/>
    <w:rsid w:val="00EE7B8C"/>
    <w:rsid w:val="00EF2FBB"/>
    <w:rsid w:val="00EF6247"/>
    <w:rsid w:val="00EF776A"/>
    <w:rsid w:val="00F01F9A"/>
    <w:rsid w:val="00F0428A"/>
    <w:rsid w:val="00F07F09"/>
    <w:rsid w:val="00F102FF"/>
    <w:rsid w:val="00F12D86"/>
    <w:rsid w:val="00F12EA7"/>
    <w:rsid w:val="00F133F4"/>
    <w:rsid w:val="00F1355F"/>
    <w:rsid w:val="00F14164"/>
    <w:rsid w:val="00F17B9E"/>
    <w:rsid w:val="00F24FF9"/>
    <w:rsid w:val="00F26356"/>
    <w:rsid w:val="00F303AB"/>
    <w:rsid w:val="00F31040"/>
    <w:rsid w:val="00F31439"/>
    <w:rsid w:val="00F33234"/>
    <w:rsid w:val="00F35364"/>
    <w:rsid w:val="00F35B5A"/>
    <w:rsid w:val="00F40C36"/>
    <w:rsid w:val="00F41FD5"/>
    <w:rsid w:val="00F42EF4"/>
    <w:rsid w:val="00F45169"/>
    <w:rsid w:val="00F50958"/>
    <w:rsid w:val="00F51011"/>
    <w:rsid w:val="00F51186"/>
    <w:rsid w:val="00F51227"/>
    <w:rsid w:val="00F51548"/>
    <w:rsid w:val="00F52824"/>
    <w:rsid w:val="00F529AA"/>
    <w:rsid w:val="00F52B3B"/>
    <w:rsid w:val="00F52CCA"/>
    <w:rsid w:val="00F52FC6"/>
    <w:rsid w:val="00F54408"/>
    <w:rsid w:val="00F54F7A"/>
    <w:rsid w:val="00F55621"/>
    <w:rsid w:val="00F56535"/>
    <w:rsid w:val="00F57EA7"/>
    <w:rsid w:val="00F60664"/>
    <w:rsid w:val="00F60723"/>
    <w:rsid w:val="00F63407"/>
    <w:rsid w:val="00F63935"/>
    <w:rsid w:val="00F63A45"/>
    <w:rsid w:val="00F675DD"/>
    <w:rsid w:val="00F70AB7"/>
    <w:rsid w:val="00F71525"/>
    <w:rsid w:val="00F72D03"/>
    <w:rsid w:val="00F751A5"/>
    <w:rsid w:val="00F755F3"/>
    <w:rsid w:val="00F7681D"/>
    <w:rsid w:val="00F76C80"/>
    <w:rsid w:val="00F80B2A"/>
    <w:rsid w:val="00F81F03"/>
    <w:rsid w:val="00F8539C"/>
    <w:rsid w:val="00F8731B"/>
    <w:rsid w:val="00F87EB9"/>
    <w:rsid w:val="00F91138"/>
    <w:rsid w:val="00F92191"/>
    <w:rsid w:val="00F9237D"/>
    <w:rsid w:val="00F9636B"/>
    <w:rsid w:val="00F96F4F"/>
    <w:rsid w:val="00FA111E"/>
    <w:rsid w:val="00FA1728"/>
    <w:rsid w:val="00FA19A9"/>
    <w:rsid w:val="00FA3689"/>
    <w:rsid w:val="00FA484B"/>
    <w:rsid w:val="00FA5E10"/>
    <w:rsid w:val="00FA7E0E"/>
    <w:rsid w:val="00FB0C1F"/>
    <w:rsid w:val="00FB47D9"/>
    <w:rsid w:val="00FB4B53"/>
    <w:rsid w:val="00FB4CBB"/>
    <w:rsid w:val="00FB4D26"/>
    <w:rsid w:val="00FB5387"/>
    <w:rsid w:val="00FB5FED"/>
    <w:rsid w:val="00FB7098"/>
    <w:rsid w:val="00FC0A14"/>
    <w:rsid w:val="00FC0DD5"/>
    <w:rsid w:val="00FC22F2"/>
    <w:rsid w:val="00FC26F0"/>
    <w:rsid w:val="00FC378E"/>
    <w:rsid w:val="00FC3FBE"/>
    <w:rsid w:val="00FC5FDA"/>
    <w:rsid w:val="00FD070C"/>
    <w:rsid w:val="00FD0845"/>
    <w:rsid w:val="00FD26C9"/>
    <w:rsid w:val="00FD295C"/>
    <w:rsid w:val="00FD69C8"/>
    <w:rsid w:val="00FD7BB0"/>
    <w:rsid w:val="00FE2936"/>
    <w:rsid w:val="00FE37C6"/>
    <w:rsid w:val="00FE54A3"/>
    <w:rsid w:val="00FE71CE"/>
    <w:rsid w:val="00FE7C3C"/>
    <w:rsid w:val="00FE7F02"/>
    <w:rsid w:val="00FF34FA"/>
    <w:rsid w:val="00FF4121"/>
    <w:rsid w:val="00FF57A7"/>
    <w:rsid w:val="00FF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3" fillcolor="black">
      <v:fill color="black"/>
    </o:shapedefaults>
    <o:shapelayout v:ext="edit">
      <o:idmap v:ext="edit" data="1"/>
    </o:shapelayout>
  </w:shapeDefaults>
  <w:decimalSymbol w:val="."/>
  <w:listSeparator w:val=","/>
  <w14:docId w14:val="0F5A34E4"/>
  <w15:docId w15:val="{4A01CA78-D3A7-46A1-80E6-42961A09B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aille29" w:eastAsia="Times New Roman" w:hAnsi="Braille29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58"/>
      <w:szCs w:val="5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480E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x-none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A910F4"/>
    <w:rPr>
      <w:rFonts w:ascii="Courier New" w:hAnsi="Courier New"/>
      <w:sz w:val="20"/>
      <w:szCs w:val="20"/>
      <w:lang w:val="x-none" w:eastAsia="x-none"/>
    </w:rPr>
  </w:style>
  <w:style w:type="paragraph" w:customStyle="1" w:styleId="AutoCorrect">
    <w:name w:val="AutoCorrect"/>
    <w:rsid w:val="00781BD9"/>
    <w:rPr>
      <w:sz w:val="24"/>
      <w:szCs w:val="24"/>
    </w:rPr>
  </w:style>
  <w:style w:type="character" w:customStyle="1" w:styleId="PlainTextChar">
    <w:name w:val="Plain Text Char"/>
    <w:link w:val="PlainText"/>
    <w:uiPriority w:val="99"/>
    <w:rsid w:val="009D1ECC"/>
    <w:rPr>
      <w:rFonts w:ascii="Courier New" w:hAnsi="Courier New" w:cs="Courier New"/>
    </w:rPr>
  </w:style>
  <w:style w:type="character" w:customStyle="1" w:styleId="Heading1Char">
    <w:name w:val="Heading 1 Char"/>
    <w:link w:val="Heading1"/>
    <w:uiPriority w:val="9"/>
    <w:rsid w:val="005C480E"/>
    <w:rPr>
      <w:rFonts w:ascii="Cambria" w:eastAsia="Times New Roman" w:hAnsi="Cambria" w:cs="Times New Roman"/>
      <w:b/>
      <w:bCs/>
      <w:color w:val="365F91"/>
      <w:sz w:val="28"/>
      <w:szCs w:val="28"/>
      <w:lang w:bidi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8302E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48302E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657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946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emf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emf"/><Relationship Id="rId50" Type="http://schemas.openxmlformats.org/officeDocument/2006/relationships/oleObject" Target="embeddings/oleObject23.bin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17" Type="http://schemas.openxmlformats.org/officeDocument/2006/relationships/image" Target="media/image7.emf"/><Relationship Id="rId25" Type="http://schemas.openxmlformats.org/officeDocument/2006/relationships/image" Target="media/image11.emf"/><Relationship Id="rId33" Type="http://schemas.openxmlformats.org/officeDocument/2006/relationships/image" Target="media/image15.e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emf"/><Relationship Id="rId41" Type="http://schemas.openxmlformats.org/officeDocument/2006/relationships/image" Target="media/image19.emf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e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emf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23" Type="http://schemas.openxmlformats.org/officeDocument/2006/relationships/image" Target="media/image10.e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emf"/><Relationship Id="rId10" Type="http://schemas.openxmlformats.org/officeDocument/2006/relationships/oleObject" Target="embeddings/oleObject3.bin"/><Relationship Id="rId19" Type="http://schemas.openxmlformats.org/officeDocument/2006/relationships/image" Target="media/image8.emf"/><Relationship Id="rId31" Type="http://schemas.openxmlformats.org/officeDocument/2006/relationships/image" Target="media/image14.emf"/><Relationship Id="rId44" Type="http://schemas.openxmlformats.org/officeDocument/2006/relationships/oleObject" Target="embeddings/oleObject20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e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emf"/><Relationship Id="rId43" Type="http://schemas.openxmlformats.org/officeDocument/2006/relationships/image" Target="media/image20.e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iger%20Templates\New%20Tiger%20Template%20(CA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4FE3D-D6A4-4C06-A24A-3E3362936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 Tiger Template (CA)</Template>
  <TotalTime>1400</TotalTime>
  <Pages>12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,,5VI</vt:lpstr>
    </vt:vector>
  </TitlesOfParts>
  <Company>PIA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,,5VI</dc:title>
  <dc:creator>Mike</dc:creator>
  <cp:lastModifiedBy>Inmate32</cp:lastModifiedBy>
  <cp:revision>171</cp:revision>
  <cp:lastPrinted>2018-03-05T13:44:00Z</cp:lastPrinted>
  <dcterms:created xsi:type="dcterms:W3CDTF">2024-02-29T13:12:00Z</dcterms:created>
  <dcterms:modified xsi:type="dcterms:W3CDTF">2026-02-16T13:28:00Z</dcterms:modified>
</cp:coreProperties>
</file>